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662F3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1A1128">
        <w:rPr>
          <w:b/>
          <w:i/>
          <w:noProof/>
          <w:sz w:val="28"/>
        </w:rPr>
        <w:t>3567</w:t>
      </w:r>
    </w:p>
    <w:p w:rsidR="001E41F3" w:rsidRDefault="00440F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775FE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775FE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 w:rsidR="008775FE">
        <w:rPr>
          <w:b/>
          <w:noProof/>
          <w:sz w:val="24"/>
        </w:rPr>
        <w:t>26 –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017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5640384"/>
            <w:r>
              <w:t xml:space="preserve">Introduction of </w:t>
            </w:r>
            <w:r w:rsidRPr="0019775E">
              <w:rPr>
                <w:lang w:eastAsia="zh-CN"/>
              </w:rPr>
              <w:t>Control Plane CIoT 5GS Optimisation 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NB_IOTenh3-Core, 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 w:rsidRPr="008775FE">
              <w:rPr>
                <w:noProof/>
              </w:rPr>
              <w:t>In order to support Control Plane CIoT 5GS Optimisation for NB</w:t>
            </w:r>
            <w:r>
              <w:rPr>
                <w:noProof/>
              </w:rPr>
              <w:t>-IOT</w:t>
            </w:r>
            <w:r w:rsidRPr="008775FE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8775FE">
              <w:rPr>
                <w:noProof/>
              </w:rPr>
              <w:t>MTC</w:t>
            </w:r>
            <w:r>
              <w:rPr>
                <w:noProof/>
              </w:rPr>
              <w:t xml:space="preserve"> in NG-RAN</w:t>
            </w:r>
            <w:r w:rsidRPr="008775FE">
              <w:rPr>
                <w:noProof/>
              </w:rPr>
              <w:t>, it is ne</w:t>
            </w:r>
            <w:r>
              <w:rPr>
                <w:noProof/>
              </w:rPr>
              <w:t>cessary</w:t>
            </w:r>
            <w:r w:rsidRPr="008775FE">
              <w:rPr>
                <w:noProof/>
              </w:rPr>
              <w:t xml:space="preserve"> to introduce </w:t>
            </w:r>
            <w:r>
              <w:rPr>
                <w:noProof/>
              </w:rPr>
              <w:t xml:space="preserve">the </w:t>
            </w:r>
            <w:r w:rsidRPr="008775FE">
              <w:rPr>
                <w:noProof/>
              </w:rPr>
              <w:t>Connection Establishment Indication and AMF CP Relocation procedure</w:t>
            </w:r>
            <w:r>
              <w:rPr>
                <w:noProof/>
              </w:rPr>
              <w:t>s</w:t>
            </w:r>
            <w:r w:rsidRPr="008775FE">
              <w:rPr>
                <w:noProof/>
              </w:rPr>
              <w:t>, provide UE Radio Capability from AMF to NG-RAN node</w:t>
            </w:r>
            <w:r>
              <w:rPr>
                <w:noProof/>
              </w:rPr>
              <w:t xml:space="preserve"> (ng-eNB)</w:t>
            </w:r>
            <w:r w:rsidRPr="008775FE">
              <w:rPr>
                <w:noProof/>
              </w:rPr>
              <w:t xml:space="preserve"> for CP solution, enable the AMF to trigger UE Radio Capability report from NG-RAN node </w:t>
            </w:r>
            <w:r>
              <w:rPr>
                <w:noProof/>
              </w:rPr>
              <w:t xml:space="preserve">(ng-eNB) </w:t>
            </w:r>
            <w:r w:rsidRPr="008775FE">
              <w:rPr>
                <w:noProof/>
              </w:rPr>
              <w:t>for CP solution</w:t>
            </w:r>
            <w:r>
              <w:rPr>
                <w:noProof/>
              </w:rPr>
              <w:t xml:space="preserve"> and </w:t>
            </w:r>
            <w:r w:rsidRPr="008775FE">
              <w:rPr>
                <w:noProof/>
              </w:rPr>
              <w:t>support MO EDT.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introduce Connection Establishment Indication and AMF CP Relocation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include UE Radio Capability in both DL NAS Transport procedure and Connection Establishement Indication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enable AMF to trigger NG-RAN node to request and report the UE radio capability, by the absence of UE Radio Capability in Connection Establishement Indication procedure, and the inclusion of </w:t>
            </w:r>
            <w:r w:rsidRPr="001F2139">
              <w:rPr>
                <w:i/>
                <w:noProof/>
              </w:rPr>
              <w:t xml:space="preserve">UE Capability Info Request </w:t>
            </w:r>
            <w:r w:rsidRPr="001F2139">
              <w:rPr>
                <w:noProof/>
              </w:rPr>
              <w:t>IE set to “requested” in Downlink NAS Transport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update the description of Initial UE message procedure, to allow using the procedure before RRC connection establishment. </w:t>
            </w:r>
          </w:p>
          <w:p w:rsidR="005D32D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1F2139">
              <w:rPr>
                <w:i/>
                <w:noProof/>
              </w:rPr>
              <w:t>End Indication</w:t>
            </w:r>
            <w:r w:rsidRPr="001F2139">
              <w:rPr>
                <w:noProof/>
              </w:rPr>
              <w:t xml:space="preserve"> IE in DL NAS TRANSPORT and CONNECTION ESTABLISHMENT INDICATION messages.</w:t>
            </w:r>
          </w:p>
          <w:p w:rsidR="001E41F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5D32D3">
              <w:rPr>
                <w:i/>
                <w:noProof/>
              </w:rPr>
              <w:t>EDT Session</w:t>
            </w:r>
            <w:r w:rsidRPr="001F2139">
              <w:rPr>
                <w:noProof/>
              </w:rPr>
              <w:t xml:space="preserve"> IE in the INITIAL UE MESSAGE message.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19775E">
              <w:rPr>
                <w:lang w:eastAsia="zh-CN"/>
              </w:rPr>
              <w:t xml:space="preserve">Control Plane CIoT 5GS Optimisation </w:t>
            </w:r>
            <w:r>
              <w:rPr>
                <w:lang w:eastAsia="zh-CN"/>
              </w:rPr>
              <w:t>in NG-RAN (</w:t>
            </w:r>
            <w:r w:rsidRPr="0019775E">
              <w:rPr>
                <w:lang w:eastAsia="zh-CN"/>
              </w:rPr>
              <w:t>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r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8.3.a, 8.3.b, 8.6.1.1, 8.6.1.2, 8.6.2.2, 9.2.2.A, 9.2.2.B, 9.2.5.1, 9.2.5.2,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.aaa,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.bbb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ins w:id="4" w:author="Qualcomm1" w:date="2019-08-01T14:30:00Z">
              <w:r w:rsidR="00FA7FF9">
                <w:rPr>
                  <w:noProof/>
                </w:rPr>
                <w:t>TBD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622" w:rsidRPr="00FA22D3" w:rsidRDefault="001B2622" w:rsidP="001B2622">
      <w:pPr>
        <w:pStyle w:val="Heading2"/>
      </w:pPr>
      <w:bookmarkStart w:id="5" w:name="_Toc14165511"/>
      <w:r w:rsidRPr="00FA22D3">
        <w:lastRenderedPageBreak/>
        <w:t>8.1</w:t>
      </w:r>
      <w:r w:rsidRPr="00FA22D3">
        <w:tab/>
        <w:t>List of NGAP Elementary Procedures</w:t>
      </w:r>
      <w:bookmarkEnd w:id="5"/>
    </w:p>
    <w:p w:rsidR="001B2622" w:rsidRPr="00FA22D3" w:rsidRDefault="001B2622" w:rsidP="001B2622">
      <w:r w:rsidRPr="00FA22D3">
        <w:t>In the following tables, all EPs are divided into Class 1 and Class 2 EPs (see subclause 3.1 for explanation of the different classes):</w:t>
      </w:r>
    </w:p>
    <w:p w:rsidR="001B2622" w:rsidRPr="00FA22D3" w:rsidRDefault="001B2622" w:rsidP="001B2622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B2622" w:rsidRPr="00FA22D3" w:rsidTr="003E1A67">
        <w:trPr>
          <w:cantSplit/>
          <w:jc w:val="center"/>
        </w:trPr>
        <w:tc>
          <w:tcPr>
            <w:tcW w:w="1544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D007AE" w:rsidRPr="00FA22D3" w:rsidTr="003E1A67">
        <w:trPr>
          <w:jc w:val="center"/>
          <w:ins w:id="6" w:author="Qualcomm1" w:date="2019-08-01T11:44:00Z"/>
        </w:trPr>
        <w:tc>
          <w:tcPr>
            <w:tcW w:w="3827" w:type="dxa"/>
          </w:tcPr>
          <w:p w:rsidR="00D007AE" w:rsidRPr="00FA22D3" w:rsidRDefault="00D007AE" w:rsidP="00D007AE">
            <w:pPr>
              <w:pStyle w:val="TAL"/>
              <w:rPr>
                <w:ins w:id="7" w:author="Qualcomm1" w:date="2019-08-01T11:44:00Z"/>
                <w:rFonts w:cs="Arial"/>
                <w:lang w:eastAsia="zh-CN"/>
              </w:rPr>
            </w:pPr>
            <w:ins w:id="8" w:author="Qualcomm1" w:date="2019-08-01T11:4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  <w:tc>
          <w:tcPr>
            <w:tcW w:w="4712" w:type="dxa"/>
          </w:tcPr>
          <w:p w:rsidR="00D007AE" w:rsidRPr="00FA22D3" w:rsidRDefault="00D007AE" w:rsidP="00D007AE">
            <w:pPr>
              <w:pStyle w:val="TAL"/>
              <w:rPr>
                <w:ins w:id="9" w:author="Qualcomm1" w:date="2019-08-01T11:44:00Z"/>
                <w:rFonts w:cs="Arial"/>
                <w:lang w:eastAsia="zh-CN"/>
              </w:rPr>
            </w:pPr>
            <w:ins w:id="10" w:author="Qualcomm1" w:date="2019-08-01T11:4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</w:tr>
      <w:tr w:rsidR="00D007AE" w:rsidRPr="00FA22D3" w:rsidTr="003E1A67">
        <w:trPr>
          <w:jc w:val="center"/>
          <w:ins w:id="11" w:author="Qualcomm1" w:date="2019-08-01T11:44:00Z"/>
        </w:trPr>
        <w:tc>
          <w:tcPr>
            <w:tcW w:w="3827" w:type="dxa"/>
          </w:tcPr>
          <w:p w:rsidR="00D007AE" w:rsidRPr="00FA22D3" w:rsidRDefault="00D007AE" w:rsidP="00D007AE">
            <w:pPr>
              <w:pStyle w:val="TAL"/>
              <w:rPr>
                <w:ins w:id="12" w:author="Qualcomm1" w:date="2019-08-01T11:44:00Z"/>
                <w:rFonts w:cs="Arial"/>
                <w:lang w:eastAsia="zh-CN"/>
              </w:rPr>
            </w:pPr>
            <w:ins w:id="13" w:author="Qualcomm1" w:date="2019-08-01T11:4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  <w:tc>
          <w:tcPr>
            <w:tcW w:w="4712" w:type="dxa"/>
          </w:tcPr>
          <w:p w:rsidR="00D007AE" w:rsidRPr="00FA22D3" w:rsidRDefault="00D007AE" w:rsidP="00D007AE">
            <w:pPr>
              <w:pStyle w:val="TAL"/>
              <w:rPr>
                <w:ins w:id="14" w:author="Qualcomm1" w:date="2019-08-01T11:44:00Z"/>
                <w:rFonts w:cs="Arial"/>
                <w:lang w:eastAsia="zh-CN"/>
              </w:rPr>
            </w:pPr>
            <w:ins w:id="15" w:author="Qualcomm1" w:date="2019-08-01T11:4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</w:tr>
    </w:tbl>
    <w:p w:rsidR="001B2622" w:rsidRPr="00FA22D3" w:rsidRDefault="001B2622" w:rsidP="001B2622"/>
    <w:p w:rsidR="001E41F3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Pr="00E67E0D" w:rsidRDefault="00D007AE" w:rsidP="00D007AE">
      <w:pPr>
        <w:pStyle w:val="Heading3"/>
        <w:rPr>
          <w:ins w:id="16" w:author="Qualcomm1" w:date="2019-08-01T11:46:00Z"/>
        </w:rPr>
      </w:pPr>
      <w:ins w:id="17" w:author="Qualcomm1" w:date="2019-08-01T11:46:00Z">
        <w:r w:rsidRPr="00E67E0D">
          <w:t>8.</w:t>
        </w:r>
        <w:proofErr w:type="gramStart"/>
        <w:r w:rsidRPr="00E67E0D">
          <w:t>3.</w:t>
        </w:r>
        <w:r>
          <w:t>a</w:t>
        </w:r>
        <w:proofErr w:type="gramEnd"/>
        <w:r w:rsidRPr="00E67E0D">
          <w:tab/>
        </w:r>
        <w:r w:rsidRPr="00567372">
          <w:t>Connection Establishment Indication</w:t>
        </w:r>
      </w:ins>
    </w:p>
    <w:p w:rsidR="00D007AE" w:rsidRPr="00E67E0D" w:rsidRDefault="00D007AE" w:rsidP="00D007AE">
      <w:pPr>
        <w:pStyle w:val="Heading4"/>
        <w:rPr>
          <w:ins w:id="18" w:author="Qualcomm1" w:date="2019-08-01T11:46:00Z"/>
        </w:rPr>
      </w:pPr>
      <w:ins w:id="19" w:author="Qualcomm1" w:date="2019-08-01T11:46:00Z">
        <w:r w:rsidRPr="00E67E0D"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3E1A67" w:rsidRPr="003E1A67" w:rsidRDefault="003E1A67" w:rsidP="00D007AE">
      <w:pPr>
        <w:rPr>
          <w:ins w:id="20" w:author="Qualcomm1" w:date="2019-08-02T11:11:00Z"/>
          <w:i/>
          <w:lang w:eastAsia="zh-CN"/>
        </w:rPr>
      </w:pPr>
      <w:ins w:id="21" w:author="Qualcomm1" w:date="2019-08-02T11:11:00Z">
        <w:r w:rsidRPr="003E1A67">
          <w:rPr>
            <w:i/>
            <w:lang w:eastAsia="zh-CN"/>
          </w:rPr>
          <w:t xml:space="preserve">[Editor’s Note: </w:t>
        </w:r>
      </w:ins>
      <w:ins w:id="22" w:author="Qualcomm1" w:date="2019-08-02T11:13:00Z">
        <w:r w:rsidRPr="003E1A67">
          <w:rPr>
            <w:i/>
            <w:lang w:eastAsia="zh-CN"/>
          </w:rPr>
          <w:t>it should</w:t>
        </w:r>
      </w:ins>
      <w:ins w:id="23" w:author="Qualcomm1" w:date="2019-08-02T11:12:00Z">
        <w:r w:rsidRPr="003E1A67">
          <w:rPr>
            <w:i/>
            <w:lang w:eastAsia="zh-CN"/>
          </w:rPr>
          <w:t xml:space="preserve"> be confirmed whether th</w:t>
        </w:r>
      </w:ins>
      <w:ins w:id="24" w:author="Qualcomm1" w:date="2019-08-02T11:13:00Z">
        <w:r w:rsidRPr="003E1A67">
          <w:rPr>
            <w:i/>
            <w:lang w:eastAsia="zh-CN"/>
          </w:rPr>
          <w:t>ere is a need for this</w:t>
        </w:r>
      </w:ins>
      <w:ins w:id="25" w:author="Qualcomm1" w:date="2019-08-02T11:12:00Z">
        <w:r w:rsidRPr="003E1A67">
          <w:rPr>
            <w:i/>
            <w:lang w:eastAsia="zh-CN"/>
          </w:rPr>
          <w:t xml:space="preserve"> procedure </w:t>
        </w:r>
      </w:ins>
      <w:ins w:id="26" w:author="Qualcomm1" w:date="2019-08-02T11:13:00Z">
        <w:r w:rsidRPr="003E1A67">
          <w:rPr>
            <w:i/>
            <w:lang w:eastAsia="zh-CN"/>
          </w:rPr>
          <w:t xml:space="preserve">to </w:t>
        </w:r>
      </w:ins>
      <w:ins w:id="27" w:author="Qualcomm1" w:date="2019-08-02T11:12:00Z">
        <w:r w:rsidRPr="003E1A67">
          <w:rPr>
            <w:i/>
            <w:lang w:eastAsia="zh-CN"/>
          </w:rPr>
          <w:t xml:space="preserve">be used after a UE-associated logical NG-connection has </w:t>
        </w:r>
      </w:ins>
      <w:ins w:id="28" w:author="Qualcomm1" w:date="2019-08-02T11:13:00Z">
        <w:r w:rsidRPr="003E1A67">
          <w:rPr>
            <w:i/>
            <w:lang w:eastAsia="zh-CN"/>
          </w:rPr>
          <w:t>been established]</w:t>
        </w:r>
      </w:ins>
    </w:p>
    <w:p w:rsidR="00D007AE" w:rsidRPr="00567372" w:rsidRDefault="00D007AE" w:rsidP="00D007AE">
      <w:pPr>
        <w:rPr>
          <w:ins w:id="29" w:author="Qualcomm1" w:date="2019-08-01T11:46:00Z"/>
          <w:lang w:eastAsia="zh-CN"/>
        </w:rPr>
      </w:pPr>
      <w:ins w:id="30" w:author="Qualcomm1" w:date="2019-08-01T11:46:00Z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</w:t>
        </w:r>
        <w:r>
          <w:t>UE-associated logical NG</w:t>
        </w:r>
        <w:r w:rsidRPr="00567372">
          <w:t>-connection</w:t>
        </w:r>
        <w:r>
          <w:t>, and/or trigger the NG-RAN node to obtain and report UE Radio Capability</w:t>
        </w:r>
        <w:r w:rsidRPr="00567372">
          <w:rPr>
            <w:bCs/>
          </w:rPr>
          <w:t xml:space="preserve">. </w:t>
        </w:r>
        <w:r w:rsidRPr="00567372">
          <w:t>The procedure uses UE-associated signalling.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Default="00D007AE" w:rsidP="00D007AE">
      <w:pPr>
        <w:pStyle w:val="Heading4"/>
        <w:rPr>
          <w:ins w:id="31" w:author="Qualcomm1" w:date="2019-08-01T11:46:00Z"/>
        </w:rPr>
      </w:pPr>
      <w:ins w:id="32" w:author="Qualcomm1" w:date="2019-08-01T11:46:00Z">
        <w:r w:rsidRPr="00E67E0D">
          <w:lastRenderedPageBreak/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33" w:author="Qualcomm1" w:date="2019-08-01T11:46:00Z"/>
        </w:rPr>
      </w:pPr>
      <w:ins w:id="34" w:author="Qualcomm1" w:date="2019-08-01T11:46:00Z">
        <w:r w:rsidRPr="00E67E0D"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8pt;height:120pt" o:ole="">
              <v:imagedata r:id="rId13" o:title=""/>
            </v:shape>
            <o:OLEObject Type="Embed" ProgID="Visio.Drawing.11" ShapeID="_x0000_i1025" DrawAspect="Content" ObjectID="_1627378048" r:id="rId14"/>
          </w:object>
        </w:r>
      </w:ins>
    </w:p>
    <w:p w:rsidR="00D007AE" w:rsidRPr="00567372" w:rsidRDefault="00D007AE" w:rsidP="00D007AE">
      <w:pPr>
        <w:pStyle w:val="TF"/>
        <w:rPr>
          <w:ins w:id="35" w:author="Qualcomm1" w:date="2019-08-01T11:46:00Z"/>
        </w:rPr>
      </w:pPr>
      <w:ins w:id="36" w:author="Qualcomm1" w:date="2019-08-01T11:46:00Z">
        <w:r w:rsidRPr="00567372">
          <w:t>Figure 8.3.</w:t>
        </w:r>
      </w:ins>
      <w:ins w:id="37" w:author="Qualcomm1" w:date="2019-08-01T11:50:00Z">
        <w:r w:rsidR="00593131">
          <w:t>a</w:t>
        </w:r>
      </w:ins>
      <w:ins w:id="38" w:author="Qualcomm1" w:date="2019-08-01T11:46:00Z"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39" w:author="Qualcomm1" w:date="2019-08-01T11:46:00Z"/>
        </w:rPr>
      </w:pPr>
      <w:ins w:id="40" w:author="Qualcomm1" w:date="2019-08-01T11:46:00Z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 CONNECTION ESTABLISHMENT INDICATION message to the </w:t>
        </w:r>
        <w:r>
          <w:t>NG-RAN node</w:t>
        </w:r>
        <w:r w:rsidRPr="00567372">
          <w:t>.</w:t>
        </w:r>
      </w:ins>
    </w:p>
    <w:p w:rsidR="00D007AE" w:rsidRPr="00567372" w:rsidRDefault="00D007AE" w:rsidP="00D007AE">
      <w:pPr>
        <w:rPr>
          <w:ins w:id="41" w:author="Qualcomm1" w:date="2019-08-01T11:46:00Z"/>
        </w:rPr>
      </w:pPr>
      <w:ins w:id="42" w:author="Qualcomm1" w:date="2019-08-01T11:46:00Z">
        <w:r>
          <w:t>If the UE-associated logical NG</w:t>
        </w:r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  <w:r>
          <w:t>AMF</w:t>
        </w:r>
        <w:r w:rsidRPr="00567372">
          <w:t xml:space="preserve"> shall allocate a unique </w:t>
        </w:r>
        <w:r>
          <w:t>AMF UE NG</w:t>
        </w:r>
        <w:r w:rsidRPr="00567372">
          <w:t xml:space="preserve">AP ID to be used for the UE and include </w:t>
        </w:r>
      </w:ins>
      <w:ins w:id="43" w:author="Qualcomm1" w:date="2019-08-01T11:51:00Z">
        <w:r w:rsidR="00C03899">
          <w:t>it</w:t>
        </w:r>
      </w:ins>
      <w:ins w:id="44" w:author="Qualcomm1" w:date="2019-08-01T11:46:00Z">
        <w:r w:rsidRPr="00567372">
          <w:t xml:space="preserve"> in the CONNECTION ESTABLISHMENT INDICATION message.</w:t>
        </w:r>
      </w:ins>
    </w:p>
    <w:p w:rsidR="00D007AE" w:rsidRDefault="00D007AE" w:rsidP="00D007AE">
      <w:pPr>
        <w:rPr>
          <w:ins w:id="45" w:author="Qualcomm1" w:date="2019-08-01T11:46:00Z"/>
        </w:rPr>
      </w:pPr>
      <w:ins w:id="46" w:author="Qualcomm1" w:date="2019-08-01T11:46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 xml:space="preserve">NG-RAN node </w:t>
        </w:r>
        <w:r w:rsidRPr="00567372">
          <w:t xml:space="preserve">shall store this information in the UE context, </w:t>
        </w:r>
      </w:ins>
      <w:ins w:id="47" w:author="Qualcomm1" w:date="2019-08-01T12:19:00Z">
        <w:r w:rsidR="00FF5ABD">
          <w:t xml:space="preserve">and </w:t>
        </w:r>
      </w:ins>
      <w:ins w:id="48" w:author="Qualcomm1" w:date="2019-08-01T11:46:00Z">
        <w:r w:rsidRPr="00567372">
          <w:t>use it as defined in TS 3</w:t>
        </w:r>
        <w:r>
          <w:t>8.300 [8</w:t>
        </w:r>
        <w:r w:rsidRPr="00567372">
          <w:t>].</w:t>
        </w:r>
      </w:ins>
    </w:p>
    <w:p w:rsidR="00D007AE" w:rsidRDefault="00D007AE" w:rsidP="00D007AE">
      <w:pPr>
        <w:rPr>
          <w:ins w:id="49" w:author="Qualcomm1" w:date="2019-08-01T11:46:00Z"/>
        </w:rPr>
      </w:pPr>
      <w:ins w:id="50" w:author="Qualcomm1" w:date="2019-08-01T11:46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D007AE" w:rsidRPr="00567372" w:rsidRDefault="00D007AE" w:rsidP="00D007AE">
      <w:pPr>
        <w:pStyle w:val="Heading4"/>
        <w:rPr>
          <w:ins w:id="51" w:author="Qualcomm1" w:date="2019-08-01T11:46:00Z"/>
        </w:rPr>
      </w:pPr>
      <w:bookmarkStart w:id="52" w:name="_Toc534711576"/>
      <w:ins w:id="53" w:author="Qualcomm1" w:date="2019-08-01T11:46:00Z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  <w:bookmarkEnd w:id="52"/>
      </w:ins>
    </w:p>
    <w:p w:rsidR="00D007AE" w:rsidRPr="00567372" w:rsidRDefault="00D007AE" w:rsidP="00D007AE">
      <w:pPr>
        <w:rPr>
          <w:ins w:id="54" w:author="Qualcomm1" w:date="2019-08-01T11:46:00Z"/>
        </w:rPr>
      </w:pPr>
      <w:ins w:id="55" w:author="Qualcomm1" w:date="2019-08-01T11:46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56" w:author="Qualcomm1" w:date="2019-08-01T11:46:00Z"/>
        </w:rPr>
      </w:pPr>
      <w:bookmarkStart w:id="57" w:name="_Toc534711577"/>
      <w:ins w:id="58" w:author="Qualcomm1" w:date="2019-08-01T11:46:00Z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  <w:bookmarkEnd w:id="57"/>
      </w:ins>
    </w:p>
    <w:p w:rsidR="00D007AE" w:rsidRDefault="00D007AE" w:rsidP="00D007AE">
      <w:pPr>
        <w:rPr>
          <w:ins w:id="59" w:author="Qualcomm1" w:date="2019-08-01T12:27:00Z"/>
        </w:rPr>
      </w:pPr>
      <w:ins w:id="60" w:author="Qualcomm1" w:date="2019-08-01T11:46:00Z">
        <w:r w:rsidRPr="00567372">
          <w:t>Not applicable.</w:t>
        </w:r>
      </w:ins>
    </w:p>
    <w:p w:rsidR="008C0CB3" w:rsidRPr="00567372" w:rsidRDefault="008C0CB3" w:rsidP="00D007AE">
      <w:pPr>
        <w:rPr>
          <w:ins w:id="61" w:author="Qualcomm1" w:date="2019-08-01T11:46:00Z"/>
          <w:b/>
          <w:i/>
          <w:noProof/>
          <w:sz w:val="36"/>
          <w:szCs w:val="36"/>
          <w:lang w:eastAsia="zh-CN"/>
        </w:rPr>
      </w:pPr>
    </w:p>
    <w:p w:rsidR="00D007AE" w:rsidRPr="00E67E0D" w:rsidRDefault="00D007AE" w:rsidP="00D007AE">
      <w:pPr>
        <w:pStyle w:val="Heading3"/>
        <w:rPr>
          <w:ins w:id="62" w:author="Qualcomm1" w:date="2019-08-01T11:46:00Z"/>
        </w:rPr>
      </w:pPr>
      <w:ins w:id="63" w:author="Qualcomm1" w:date="2019-08-01T11:46:00Z">
        <w:r w:rsidRPr="00E67E0D">
          <w:t>8.</w:t>
        </w:r>
        <w:proofErr w:type="gramStart"/>
        <w:r w:rsidRPr="00E67E0D">
          <w:t>3.</w:t>
        </w:r>
        <w:r>
          <w:t>b</w:t>
        </w:r>
        <w:proofErr w:type="gramEnd"/>
        <w:r w:rsidRPr="00E67E0D">
          <w:tab/>
        </w:r>
        <w:r>
          <w:t>AMF</w:t>
        </w:r>
        <w:r w:rsidRPr="00567372">
          <w:rPr>
            <w:lang w:eastAsia="zh-CN"/>
          </w:rPr>
          <w:t xml:space="preserve"> CP Relocation </w:t>
        </w:r>
        <w:r w:rsidRPr="00567372">
          <w:t>Indication</w:t>
        </w:r>
      </w:ins>
    </w:p>
    <w:p w:rsidR="00D007AE" w:rsidRPr="00E67E0D" w:rsidRDefault="00D007AE" w:rsidP="00D007AE">
      <w:pPr>
        <w:pStyle w:val="Heading4"/>
        <w:rPr>
          <w:ins w:id="64" w:author="Qualcomm1" w:date="2019-08-01T11:46:00Z"/>
        </w:rPr>
      </w:pPr>
      <w:ins w:id="65" w:author="Qualcomm1" w:date="2019-08-01T11:46:00Z">
        <w:r w:rsidRPr="00E67E0D"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66" w:author="Qualcomm1" w:date="2019-08-01T11:46:00Z"/>
          <w:lang w:eastAsia="zh-CN"/>
        </w:rPr>
      </w:pPr>
      <w:ins w:id="67" w:author="Qualcomm1" w:date="2019-08-01T11:46:00Z">
        <w:r w:rsidRPr="00567372">
          <w:rPr>
            <w:lang w:eastAsia="zh-CN"/>
          </w:rPr>
          <w:t xml:space="preserve">The purpose of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CP Relocation Indication </w:t>
        </w:r>
        <w:r w:rsidRPr="00567372">
          <w:t xml:space="preserve">procedure </w:t>
        </w:r>
        <w:r w:rsidRPr="00567372">
          <w:rPr>
            <w:lang w:eastAsia="zh-CN"/>
          </w:rPr>
          <w:t xml:space="preserve">is to inform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that the UE’s connection is to be relocated to another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as described in TS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 xml:space="preserve">], for a UE using Control Plane CIoT </w:t>
        </w:r>
        <w:r>
          <w:rPr>
            <w:lang w:eastAsia="zh-CN"/>
          </w:rPr>
          <w:t>5GS</w:t>
        </w:r>
        <w:r w:rsidRPr="00567372">
          <w:rPr>
            <w:lang w:eastAsia="zh-CN"/>
          </w:rPr>
          <w:t xml:space="preserve"> Optimisation.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Pr="00567372" w:rsidRDefault="00D007AE" w:rsidP="00D007AE">
      <w:pPr>
        <w:rPr>
          <w:ins w:id="68" w:author="Qualcomm1" w:date="2019-08-01T11:46:00Z"/>
          <w:lang w:eastAsia="zh-CN"/>
        </w:rPr>
      </w:pPr>
      <w:ins w:id="69" w:author="Qualcomm1" w:date="2019-08-01T11:46:00Z">
        <w:r w:rsidRPr="00567372">
          <w:t>The procedure uses UE-associated signalling.</w:t>
        </w:r>
      </w:ins>
    </w:p>
    <w:p w:rsidR="00D007AE" w:rsidRDefault="00D007AE" w:rsidP="00D007AE">
      <w:pPr>
        <w:pStyle w:val="Heading4"/>
        <w:rPr>
          <w:ins w:id="70" w:author="Qualcomm1" w:date="2019-08-01T11:46:00Z"/>
        </w:rPr>
      </w:pPr>
      <w:ins w:id="71" w:author="Qualcomm1" w:date="2019-08-01T11:46:00Z">
        <w:r w:rsidRPr="00E67E0D"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72" w:author="Qualcomm1" w:date="2019-08-01T11:46:00Z"/>
        </w:rPr>
      </w:pPr>
      <w:ins w:id="73" w:author="Qualcomm1" w:date="2019-08-01T11:46:00Z">
        <w:r w:rsidRPr="00E67E0D">
          <w:object w:dxaOrig="6871" w:dyaOrig="2400">
            <v:shape id="_x0000_i1026" type="#_x0000_t75" style="width:343.8pt;height:120pt" o:ole="">
              <v:imagedata r:id="rId15" o:title=""/>
            </v:shape>
            <o:OLEObject Type="Embed" ProgID="Visio.Drawing.11" ShapeID="_x0000_i1026" DrawAspect="Content" ObjectID="_1627378049" r:id="rId16"/>
          </w:object>
        </w:r>
      </w:ins>
    </w:p>
    <w:p w:rsidR="00D007AE" w:rsidRPr="00567372" w:rsidRDefault="00D007AE" w:rsidP="00D007AE">
      <w:pPr>
        <w:pStyle w:val="TF"/>
        <w:rPr>
          <w:ins w:id="74" w:author="Qualcomm1" w:date="2019-08-01T11:46:00Z"/>
        </w:rPr>
      </w:pPr>
      <w:ins w:id="75" w:author="Qualcomm1" w:date="2019-08-01T11:46:00Z">
        <w:r w:rsidRPr="00567372">
          <w:t>Figure 8.3.</w:t>
        </w:r>
      </w:ins>
      <w:ins w:id="76" w:author="Qualcomm1" w:date="2019-08-01T12:27:00Z">
        <w:r w:rsidR="008C0CB3">
          <w:t>b</w:t>
        </w:r>
      </w:ins>
      <w:ins w:id="77" w:author="Qualcomm1" w:date="2019-08-01T11:46:00Z">
        <w:r w:rsidRPr="00567372">
          <w:t xml:space="preserve">.2-1: </w:t>
        </w:r>
        <w:r>
          <w:t>AMF</w:t>
        </w:r>
        <w:r w:rsidRPr="00567372">
          <w:t xml:space="preserve"> CP Relocation Indication.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78" w:author="Qualcomm1" w:date="2019-08-01T11:46:00Z"/>
        </w:rPr>
      </w:pPr>
      <w:ins w:id="79" w:author="Qualcomm1" w:date="2019-08-01T11:46:00Z">
        <w:r w:rsidRPr="00567372">
          <w:lastRenderedPageBreak/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</w:t>
        </w:r>
        <w:r>
          <w:t>n</w:t>
        </w:r>
        <w:r w:rsidRPr="00567372"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 to the </w:t>
        </w:r>
        <w:r>
          <w:t>NG-RAN node</w:t>
        </w:r>
        <w:r w:rsidRPr="00567372">
          <w:t>.</w:t>
        </w:r>
      </w:ins>
    </w:p>
    <w:p w:rsidR="00205DF5" w:rsidRDefault="00D007AE" w:rsidP="00D007AE">
      <w:pPr>
        <w:rPr>
          <w:ins w:id="80" w:author="Qualcomm1" w:date="2019-08-01T12:23:00Z"/>
        </w:rPr>
      </w:pPr>
      <w:ins w:id="81" w:author="Qualcomm1" w:date="2019-08-01T11:46:00Z">
        <w:r w:rsidRPr="00567372">
          <w:t xml:space="preserve">Upon reception of the </w:t>
        </w:r>
        <w:r>
          <w:rPr>
            <w:lang w:eastAsia="zh-CN"/>
          </w:rPr>
          <w:t>AMF</w:t>
        </w:r>
        <w:r w:rsidRPr="00567372">
          <w:t xml:space="preserve"> CP RELOCATION INDICATION message, the </w:t>
        </w:r>
        <w:r>
          <w:t>NG-RAN node</w:t>
        </w:r>
        <w:r w:rsidRPr="00567372">
          <w:t xml:space="preserve"> shall terminate the delivery of NAS messages that have been received from the </w:t>
        </w:r>
        <w:r>
          <w:t>AMF</w:t>
        </w:r>
      </w:ins>
      <w:ins w:id="82" w:author="Qualcomm1" w:date="2019-08-01T12:23:00Z">
        <w:r w:rsidR="00205DF5">
          <w:t>.</w:t>
        </w:r>
      </w:ins>
    </w:p>
    <w:p w:rsidR="00205DF5" w:rsidRPr="00FA22D3" w:rsidRDefault="00205DF5" w:rsidP="00205DF5">
      <w:pPr>
        <w:rPr>
          <w:ins w:id="83" w:author="Qualcomm1" w:date="2019-08-01T12:23:00Z"/>
          <w:b/>
        </w:rPr>
      </w:pPr>
      <w:ins w:id="84" w:author="Qualcomm1" w:date="2019-08-01T12:23:00Z">
        <w:r w:rsidRPr="00FA22D3">
          <w:rPr>
            <w:b/>
          </w:rPr>
          <w:t xml:space="preserve">Interactions with </w:t>
        </w:r>
      </w:ins>
      <w:ins w:id="85" w:author="Qualcomm1" w:date="2019-08-01T12:24:00Z">
        <w:r>
          <w:rPr>
            <w:b/>
          </w:rPr>
          <w:t xml:space="preserve">NAS </w:t>
        </w:r>
      </w:ins>
      <w:proofErr w:type="gramStart"/>
      <w:ins w:id="86" w:author="Qualcomm1" w:date="2019-08-01T12:25:00Z">
        <w:r>
          <w:rPr>
            <w:b/>
          </w:rPr>
          <w:t>Non Delivery</w:t>
        </w:r>
        <w:proofErr w:type="gramEnd"/>
        <w:r>
          <w:rPr>
            <w:b/>
          </w:rPr>
          <w:t xml:space="preserve"> Indication </w:t>
        </w:r>
      </w:ins>
      <w:ins w:id="87" w:author="Qualcomm1" w:date="2019-08-01T12:23:00Z">
        <w:r w:rsidRPr="00FA22D3">
          <w:rPr>
            <w:b/>
          </w:rPr>
          <w:t>procedure:</w:t>
        </w:r>
      </w:ins>
    </w:p>
    <w:p w:rsidR="00205DF5" w:rsidRDefault="00205DF5" w:rsidP="00205DF5">
      <w:pPr>
        <w:rPr>
          <w:ins w:id="88" w:author="Qualcomm1" w:date="2019-08-01T12:25:00Z"/>
        </w:rPr>
      </w:pPr>
      <w:ins w:id="89" w:author="Qualcomm1" w:date="2019-08-01T12:25:00Z">
        <w:r>
          <w:t xml:space="preserve">On reception </w:t>
        </w:r>
      </w:ins>
      <w:ins w:id="90" w:author="Qualcomm1" w:date="2019-08-01T12:26:00Z">
        <w:r>
          <w:t>of the</w:t>
        </w:r>
      </w:ins>
      <w:ins w:id="91" w:author="Qualcomm1" w:date="2019-08-01T12:25:00Z">
        <w:r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</w:t>
        </w:r>
      </w:ins>
      <w:ins w:id="92" w:author="Qualcomm1" w:date="2019-08-01T12:23:00Z">
        <w:r w:rsidRPr="00FA22D3">
          <w:t xml:space="preserve">NG-RAN node </w:t>
        </w:r>
      </w:ins>
      <w:ins w:id="93" w:author="Qualcomm1" w:date="2019-08-01T12:25:00Z">
        <w:r>
          <w:t xml:space="preserve">may </w:t>
        </w:r>
      </w:ins>
      <w:ins w:id="94" w:author="Qualcomm1" w:date="2019-08-01T12:26:00Z">
        <w:r>
          <w:t xml:space="preserve">initiate </w:t>
        </w:r>
        <w:r w:rsidRPr="00205DF5">
          <w:t xml:space="preserve">NAS </w:t>
        </w:r>
        <w:proofErr w:type="gramStart"/>
        <w:r w:rsidRPr="00205DF5">
          <w:t>Non Delivery</w:t>
        </w:r>
        <w:proofErr w:type="gramEnd"/>
        <w:r w:rsidRPr="00205DF5">
          <w:t xml:space="preserve"> Indication procedure(s) to report the non-delivery of any NAS PDUs previously received from the AMF</w:t>
        </w:r>
        <w:r>
          <w:t>.</w:t>
        </w:r>
      </w:ins>
    </w:p>
    <w:p w:rsidR="00D007AE" w:rsidRPr="00567372" w:rsidRDefault="00D007AE" w:rsidP="00D007AE">
      <w:pPr>
        <w:pStyle w:val="Heading4"/>
        <w:rPr>
          <w:ins w:id="95" w:author="Qualcomm1" w:date="2019-08-01T11:46:00Z"/>
        </w:rPr>
      </w:pPr>
      <w:ins w:id="96" w:author="Qualcomm1" w:date="2019-08-01T11:46:00Z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</w:ins>
    </w:p>
    <w:p w:rsidR="00D007AE" w:rsidRPr="00567372" w:rsidRDefault="00D007AE" w:rsidP="00D007AE">
      <w:pPr>
        <w:rPr>
          <w:ins w:id="97" w:author="Qualcomm1" w:date="2019-08-01T11:46:00Z"/>
        </w:rPr>
      </w:pPr>
      <w:ins w:id="98" w:author="Qualcomm1" w:date="2019-08-01T11:46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99" w:author="Qualcomm1" w:date="2019-08-01T11:46:00Z"/>
        </w:rPr>
      </w:pPr>
      <w:ins w:id="100" w:author="Qualcomm1" w:date="2019-08-01T11:46:00Z">
        <w:r w:rsidRPr="00567372">
          <w:t>8.</w:t>
        </w:r>
        <w:proofErr w:type="gramStart"/>
        <w:r w:rsidRPr="00567372">
          <w:t>3.</w:t>
        </w:r>
      </w:ins>
      <w:ins w:id="101" w:author="Qualcomm1" w:date="2019-08-01T11:47:00Z">
        <w:r>
          <w:t>b</w:t>
        </w:r>
      </w:ins>
      <w:ins w:id="102" w:author="Qualcomm1" w:date="2019-08-01T11:46:00Z"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</w:ins>
    </w:p>
    <w:p w:rsidR="00D007AE" w:rsidRPr="00E67E0D" w:rsidRDefault="00D007AE" w:rsidP="00D007AE">
      <w:pPr>
        <w:rPr>
          <w:ins w:id="103" w:author="Qualcomm1" w:date="2019-08-01T11:46:00Z"/>
        </w:rPr>
      </w:pPr>
      <w:ins w:id="104" w:author="Qualcomm1" w:date="2019-08-01T11:46:00Z">
        <w:r w:rsidRPr="00567372">
          <w:t>Not applicable.</w:t>
        </w:r>
      </w:ins>
    </w:p>
    <w:p w:rsidR="00D007AE" w:rsidRDefault="00D007AE">
      <w:pPr>
        <w:rPr>
          <w:noProof/>
        </w:rPr>
      </w:pPr>
    </w:p>
    <w:p w:rsidR="00D007AE" w:rsidRDefault="00D007AE">
      <w:pPr>
        <w:rPr>
          <w:noProof/>
        </w:rPr>
      </w:pPr>
    </w:p>
    <w:p w:rsidR="00D007AE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Default="00D007AE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105" w:name="_Toc14165600"/>
      <w:r w:rsidRPr="00FA22D3">
        <w:t>8.6.1</w:t>
      </w:r>
      <w:r w:rsidRPr="00FA22D3">
        <w:tab/>
        <w:t>Initial UE Message</w:t>
      </w:r>
      <w:bookmarkEnd w:id="105"/>
    </w:p>
    <w:p w:rsidR="001B2622" w:rsidRPr="00FA22D3" w:rsidRDefault="001B2622" w:rsidP="001B2622">
      <w:pPr>
        <w:pStyle w:val="Heading4"/>
      </w:pPr>
      <w:bookmarkStart w:id="106" w:name="_Toc14165601"/>
      <w:r w:rsidRPr="00FA22D3">
        <w:t>8.6.1.1</w:t>
      </w:r>
      <w:r w:rsidRPr="00FA22D3">
        <w:tab/>
        <w:t>General</w:t>
      </w:r>
      <w:bookmarkEnd w:id="106"/>
    </w:p>
    <w:p w:rsidR="001B2622" w:rsidRPr="00FA22D3" w:rsidRDefault="001B2622" w:rsidP="001B262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</w:t>
      </w:r>
      <w:del w:id="107" w:author="Qualcomm1" w:date="2019-08-01T12:40:00Z">
        <w:r w:rsidRPr="00FA22D3" w:rsidDel="00925F98">
          <w:delText xml:space="preserve">transmitted on an RRC connection </w:delText>
        </w:r>
      </w:del>
      <w:r w:rsidRPr="00FA22D3">
        <w:t xml:space="preserve">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1B2622" w:rsidRPr="00FA22D3" w:rsidRDefault="001B2622" w:rsidP="001B2622">
      <w:pPr>
        <w:pStyle w:val="Heading4"/>
      </w:pPr>
      <w:bookmarkStart w:id="108" w:name="_Toc14165602"/>
      <w:r w:rsidRPr="00FA22D3">
        <w:t>8.6.1.2</w:t>
      </w:r>
      <w:r w:rsidRPr="00FA22D3">
        <w:tab/>
        <w:t>Successful Operation</w:t>
      </w:r>
      <w:bookmarkEnd w:id="108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7" type="#_x0000_t75" style="width:344.4pt;height:121.2pt" o:ole="">
            <v:imagedata r:id="rId17" o:title=""/>
          </v:shape>
          <o:OLEObject Type="Embed" ProgID="Visio.Drawing.11" ShapeID="_x0000_i1027" DrawAspect="Content" ObjectID="_1627378050" r:id="rId18"/>
        </w:object>
      </w:r>
    </w:p>
    <w:p w:rsidR="001B2622" w:rsidRPr="00FA22D3" w:rsidRDefault="001B2622" w:rsidP="001B2622">
      <w:pPr>
        <w:pStyle w:val="TF"/>
      </w:pPr>
      <w:r w:rsidRPr="00FA22D3">
        <w:t>Figure 8.6.1.2-1: Initial UE message</w:t>
      </w:r>
    </w:p>
    <w:p w:rsidR="001B2622" w:rsidRPr="00FA22D3" w:rsidRDefault="001B2622" w:rsidP="001B262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</w:t>
      </w:r>
      <w:proofErr w:type="spellStart"/>
      <w:r w:rsidRPr="00FA22D3">
        <w:t>message</w:t>
      </w:r>
      <w:proofErr w:type="spellEnd"/>
      <w:r w:rsidRPr="00FA22D3">
        <w:t xml:space="preserve">. 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1B2622" w:rsidRPr="00FA22D3" w:rsidRDefault="001B2622" w:rsidP="001B262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this indicates that the message is a rerouted message and the AMF shall, if supported, use the IE as described in TS 23.502 [10].</w:t>
      </w:r>
    </w:p>
    <w:p w:rsidR="001B2622" w:rsidRPr="00FA22D3" w:rsidRDefault="001B2622" w:rsidP="001B2622">
      <w:r w:rsidRPr="00FA22D3">
        <w:lastRenderedPageBreak/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the AMF shall trigger an Initial Context Setup procedure towards the NG-RAN node.</w:t>
      </w:r>
    </w:p>
    <w:p w:rsidR="001B2622" w:rsidRDefault="001B2622" w:rsidP="001B2622">
      <w:pPr>
        <w:rPr>
          <w:ins w:id="109" w:author="Qualcomm1" w:date="2019-08-01T12:41:00Z"/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7E4E7C" w:rsidRPr="00FA22D3" w:rsidRDefault="007E4E7C" w:rsidP="001B2622">
      <w:ins w:id="110" w:author="Qualcomm1" w:date="2019-08-01T12:41:00Z">
        <w:r>
          <w:t xml:space="preserve">If the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 xml:space="preserve">in the INITIAL UE MESSAGE </w:t>
        </w:r>
        <w:proofErr w:type="spellStart"/>
        <w:r w:rsidRPr="00567372">
          <w:t>message</w:t>
        </w:r>
        <w:proofErr w:type="spellEnd"/>
        <w:r>
          <w:t xml:space="preserve"> and the </w:t>
        </w:r>
      </w:ins>
      <w:ins w:id="111" w:author="Qualcomm1" w:date="2019-08-01T12:42:00Z">
        <w:r>
          <w:t xml:space="preserve">NG-RAN node </w:t>
        </w:r>
      </w:ins>
      <w:ins w:id="112" w:author="Qualcomm1" w:date="2019-08-01T12:43:00Z">
        <w:r>
          <w:t>is an ng-eNB</w:t>
        </w:r>
      </w:ins>
      <w:ins w:id="113" w:author="Qualcomm1" w:date="2019-08-01T12:41:00Z">
        <w:r w:rsidRPr="00567372">
          <w:t xml:space="preserve">, the </w:t>
        </w:r>
        <w:r>
          <w:t>AMF</w:t>
        </w:r>
        <w:r w:rsidRPr="00567372">
          <w:t xml:space="preserve"> shall, if supported,</w:t>
        </w:r>
        <w:r>
          <w:t xml:space="preserve"> consider that the message has been received as a result of an EDT session initiated by the UE.</w:t>
        </w:r>
      </w:ins>
    </w:p>
    <w:p w:rsidR="001B2622" w:rsidRPr="00FA22D3" w:rsidRDefault="001B2622" w:rsidP="001B2622">
      <w:pPr>
        <w:pStyle w:val="Heading4"/>
      </w:pPr>
      <w:bookmarkStart w:id="114" w:name="_Toc14165603"/>
      <w:r w:rsidRPr="00FA22D3">
        <w:t>8.6.1.3</w:t>
      </w:r>
      <w:r w:rsidRPr="00FA22D3">
        <w:tab/>
        <w:t>Abnormal Conditions</w:t>
      </w:r>
      <w:bookmarkEnd w:id="114"/>
    </w:p>
    <w:p w:rsidR="001B2622" w:rsidRPr="00FA22D3" w:rsidRDefault="001B2622" w:rsidP="001B2622">
      <w:r w:rsidRPr="00FA22D3">
        <w:t xml:space="preserve">If the 5G-S-TMSI is not received by the AMF in the INITIAL UE MESSAGE </w:t>
      </w:r>
      <w:proofErr w:type="spellStart"/>
      <w:r w:rsidRPr="00FA22D3">
        <w:t>message</w:t>
      </w:r>
      <w:proofErr w:type="spellEnd"/>
      <w:r w:rsidRPr="00FA22D3">
        <w:t xml:space="preserve"> whereas expected, the AMF shall consider the procedure as failed.</w:t>
      </w:r>
    </w:p>
    <w:p w:rsidR="001B2622" w:rsidRPr="00FA22D3" w:rsidRDefault="001B2622" w:rsidP="001B2622">
      <w:pPr>
        <w:pStyle w:val="Heading3"/>
      </w:pPr>
      <w:bookmarkStart w:id="115" w:name="_Toc14165604"/>
      <w:r w:rsidRPr="00FA22D3">
        <w:t>8.6.2</w:t>
      </w:r>
      <w:r w:rsidRPr="00FA22D3">
        <w:tab/>
        <w:t>Downlink NAS Transport</w:t>
      </w:r>
      <w:bookmarkEnd w:id="115"/>
    </w:p>
    <w:p w:rsidR="001B2622" w:rsidRPr="00FA22D3" w:rsidRDefault="001B2622" w:rsidP="001B2622">
      <w:pPr>
        <w:pStyle w:val="Heading4"/>
      </w:pPr>
      <w:bookmarkStart w:id="116" w:name="_Toc14165605"/>
      <w:r w:rsidRPr="00FA22D3">
        <w:t>8.6.2.1</w:t>
      </w:r>
      <w:r w:rsidRPr="00FA22D3">
        <w:tab/>
        <w:t>General</w:t>
      </w:r>
      <w:bookmarkEnd w:id="116"/>
    </w:p>
    <w:p w:rsidR="001B2622" w:rsidRPr="00FA22D3" w:rsidRDefault="001B2622" w:rsidP="001B2622">
      <w:r w:rsidRPr="00FA22D3">
        <w:t xml:space="preserve">The Downlink NAS Transport procedure is used when </w:t>
      </w:r>
      <w:r w:rsidRPr="00FA22D3">
        <w:rPr>
          <w:rFonts w:eastAsia="SimSun"/>
          <w:lang w:eastAsia="zh-CN"/>
        </w:rPr>
        <w:t xml:space="preserve">the AMF only needs to send </w:t>
      </w:r>
      <w:r w:rsidRPr="00FA22D3">
        <w:t xml:space="preserve">a </w:t>
      </w:r>
      <w:r w:rsidRPr="00FA22D3">
        <w:rPr>
          <w:rFonts w:eastAsia="Batang"/>
        </w:rPr>
        <w:t>NAS</w:t>
      </w:r>
      <w:r w:rsidRPr="00FA22D3">
        <w:t xml:space="preserve"> message </w:t>
      </w:r>
      <w:r w:rsidRPr="00FA22D3">
        <w:rPr>
          <w:rFonts w:eastAsia="SimSun"/>
          <w:lang w:eastAsia="zh-CN"/>
        </w:rPr>
        <w:t>transparently via the NG-RAN node</w:t>
      </w:r>
      <w:r w:rsidRPr="00FA22D3">
        <w:t xml:space="preserve"> to the UE, and a UE-associated logical NG-connection exists for the UE or the AMF has received the </w:t>
      </w:r>
      <w:r w:rsidRPr="00FA22D3">
        <w:rPr>
          <w:i/>
          <w:lang w:eastAsia="zh-CN"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via another NG interface instance.</w:t>
      </w:r>
    </w:p>
    <w:p w:rsidR="001B2622" w:rsidRPr="00FA22D3" w:rsidRDefault="001B2622" w:rsidP="001B2622">
      <w:pPr>
        <w:pStyle w:val="Heading4"/>
      </w:pPr>
      <w:bookmarkStart w:id="117" w:name="_Toc14165606"/>
      <w:r w:rsidRPr="00FA22D3">
        <w:t>8.6.2.2</w:t>
      </w:r>
      <w:r w:rsidRPr="00FA22D3">
        <w:tab/>
        <w:t>Successful Operation</w:t>
      </w:r>
      <w:bookmarkEnd w:id="117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8" type="#_x0000_t75" style="width:344.4pt;height:121.2pt" o:ole="">
            <v:imagedata r:id="rId19" o:title=""/>
          </v:shape>
          <o:OLEObject Type="Embed" ProgID="Visio.Drawing.11" ShapeID="_x0000_i1028" DrawAspect="Content" ObjectID="_1627378051" r:id="rId20"/>
        </w:object>
      </w:r>
    </w:p>
    <w:p w:rsidR="001B2622" w:rsidRPr="00FA22D3" w:rsidRDefault="001B2622" w:rsidP="001B2622">
      <w:pPr>
        <w:pStyle w:val="TF"/>
      </w:pPr>
      <w:r w:rsidRPr="00FA22D3">
        <w:t>Figure 8.6.2.2-1: Downlink NAS transport</w:t>
      </w:r>
    </w:p>
    <w:p w:rsidR="001B2622" w:rsidRPr="00FA22D3" w:rsidRDefault="001B2622" w:rsidP="001B2622">
      <w:r w:rsidRPr="00FA22D3">
        <w:rPr>
          <w:noProof/>
        </w:rPr>
        <w:t>The AMF</w:t>
      </w:r>
      <w:r w:rsidRPr="00FA22D3">
        <w:t xml:space="preserve"> </w:t>
      </w:r>
      <w:r w:rsidRPr="00FA22D3">
        <w:rPr>
          <w:noProof/>
        </w:rPr>
        <w:t xml:space="preserve">initiates the procedure by sending a DOWNLINK NAS TRANSPORT message to the </w:t>
      </w:r>
      <w:r w:rsidRPr="00FA22D3">
        <w:t xml:space="preserve">NG-RAN node. If the UE-associated logical NG-connection is not established, the AMF shall allocate a unique </w:t>
      </w:r>
      <w:r w:rsidRPr="00FA22D3">
        <w:rPr>
          <w:rFonts w:eastAsia="Batang"/>
          <w:bCs/>
        </w:rPr>
        <w:t>AMF</w:t>
      </w:r>
      <w:r w:rsidRPr="00FA22D3">
        <w:rPr>
          <w:bCs/>
        </w:rPr>
        <w:t xml:space="preserve"> UE NGAP ID</w:t>
      </w:r>
      <w:r w:rsidRPr="00FA22D3">
        <w:t xml:space="preserve"> to be used for the UE and include that in the DOWNLINK NAS TRANSPORT message; </w:t>
      </w:r>
      <w:r w:rsidRPr="00FA22D3">
        <w:rPr>
          <w:iCs/>
        </w:rPr>
        <w:t xml:space="preserve">by receiving the </w:t>
      </w:r>
      <w:r w:rsidRPr="00FA22D3">
        <w:rPr>
          <w:rFonts w:eastAsia="Batang"/>
          <w:bCs/>
          <w:i/>
        </w:rPr>
        <w:t>AMF</w:t>
      </w:r>
      <w:r w:rsidRPr="00FA22D3">
        <w:rPr>
          <w:bCs/>
          <w:i/>
        </w:rPr>
        <w:t xml:space="preserve"> UE NGAP ID</w:t>
      </w:r>
      <w:r w:rsidRPr="00FA22D3">
        <w:t xml:space="preserve"> IE in the DOWNLINK NAS TRANSPORT message, the NG-RAN node establishes the UE-associated logical NG-connection.</w:t>
      </w:r>
    </w:p>
    <w:p w:rsidR="001B2622" w:rsidRPr="00FA22D3" w:rsidRDefault="001B2622" w:rsidP="001B2622">
      <w:pPr>
        <w:rPr>
          <w:rFonts w:eastAsia="SimSun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DOWNLINK NAS TRANSPORT message, the NG-RAN node may use it to determine a priority for paging the UE in RRC_INACTIVE state.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an AMF – UE message that is transferred without interpretation in the NG-RAN node.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contained in the DOWNLINK NAS TRANSPORT message, the NG-RAN node shall store this information in the UE context. The NG-RAN node shall use the information in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if present in the DOWNLINK NAS TRANSPORT message to: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NG-RAN node provides information about the target of the mobility action towards the UE;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select a proper SCG during dual connectivity operation;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</w:r>
      <w:r w:rsidRPr="00FA22D3">
        <w:t>assign proper RNA(s) for the UE when moving the UE to RRC_INACTIVE state</w:t>
      </w:r>
      <w:r w:rsidRPr="00FA22D3">
        <w:rPr>
          <w:lang w:eastAsia="zh-CN"/>
        </w:rPr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1B2622" w:rsidRPr="00FA22D3" w:rsidRDefault="001B2622" w:rsidP="001B2622">
      <w:r w:rsidRPr="00FA22D3">
        <w:lastRenderedPageBreak/>
        <w:t>If the</w:t>
      </w:r>
      <w:r w:rsidRPr="00FA22D3">
        <w:rPr>
          <w:i/>
        </w:rPr>
        <w:t xml:space="preserve"> Index to RAT/Frequency Selection Priority</w:t>
      </w:r>
      <w:r w:rsidRPr="00FA22D3">
        <w:t xml:space="preserve"> IE is included in the DOWNLINK NAS TRANSPORT message, the NG-RAN node shall, if supported, use it as defined in TS 23.501 [9]. </w:t>
      </w:r>
    </w:p>
    <w:p w:rsidR="001B2622" w:rsidRPr="00FA22D3" w:rsidRDefault="001B2622" w:rsidP="001B2622">
      <w:pPr>
        <w:rPr>
          <w:rFonts w:eastAsia="Malgun Gothic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DOWNLINK NAS TRANSPORT</w:t>
      </w:r>
      <w:r w:rsidRPr="00FA22D3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1B2622" w:rsidRDefault="001B2622" w:rsidP="001B2622">
      <w:pPr>
        <w:rPr>
          <w:ins w:id="118" w:author="Qualcomm1" w:date="2019-08-01T14:24:00Z"/>
        </w:rPr>
      </w:pPr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Old AMF </w:t>
      </w:r>
      <w:r w:rsidRPr="00FA22D3">
        <w:rPr>
          <w:rFonts w:eastAsia="Malgun Gothic"/>
        </w:rPr>
        <w:t xml:space="preserve">IE is included in the DOWNLINK NAS TRANSPORT message, the NG-RAN node shall consider that this </w:t>
      </w:r>
      <w:r w:rsidRPr="00FA22D3">
        <w:t xml:space="preserve">UE-associated logical NG-connection was redirected to this AMF from another AMF identified by the </w:t>
      </w:r>
      <w:r w:rsidRPr="00FA22D3">
        <w:rPr>
          <w:i/>
        </w:rPr>
        <w:t>Old AMF</w:t>
      </w:r>
      <w:r w:rsidRPr="00FA22D3">
        <w:t xml:space="preserve"> IE.</w:t>
      </w:r>
    </w:p>
    <w:p w:rsidR="003478B4" w:rsidRPr="00567372" w:rsidRDefault="003478B4" w:rsidP="003478B4">
      <w:pPr>
        <w:rPr>
          <w:ins w:id="119" w:author="Qualcomm1" w:date="2019-08-01T14:24:00Z"/>
        </w:rPr>
      </w:pPr>
      <w:ins w:id="120" w:author="Qualcomm1" w:date="2019-08-01T14:24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DOWNLINK NAS TRANSPORT message, the </w:t>
        </w:r>
        <w:r>
          <w:t>NG-RAN node</w:t>
        </w:r>
        <w:r w:rsidRPr="00567372">
          <w:t xml:space="preserve"> shall store this information in the UE context, </w:t>
        </w:r>
        <w:r>
          <w:t xml:space="preserve">and </w:t>
        </w:r>
        <w:r w:rsidRPr="00567372">
          <w:t>use it as defined in TS 3</w:t>
        </w:r>
        <w:r>
          <w:t>8</w:t>
        </w:r>
        <w:r w:rsidRPr="00567372">
          <w:t>.300 [14].</w:t>
        </w:r>
      </w:ins>
    </w:p>
    <w:p w:rsidR="003478B4" w:rsidRPr="00FA22D3" w:rsidRDefault="003478B4" w:rsidP="001B2622">
      <w:ins w:id="121" w:author="Qualcomm1" w:date="2019-08-01T14:24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DOWNLINK NAS TRANSPORT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besides the included NAS PDU in this message, there</w:t>
        </w:r>
        <w:r w:rsidRPr="006A5594">
          <w:t xml:space="preserve"> </w:t>
        </w:r>
        <w:r>
          <w:t>are no further NAS PDUs to be transmitted for this UE.</w:t>
        </w:r>
      </w:ins>
    </w:p>
    <w:p w:rsidR="001B2622" w:rsidRPr="00FA22D3" w:rsidRDefault="001B2622" w:rsidP="001B2622">
      <w:pPr>
        <w:rPr>
          <w:b/>
        </w:rPr>
      </w:pPr>
      <w:r w:rsidRPr="00FA22D3">
        <w:rPr>
          <w:b/>
        </w:rPr>
        <w:t>Interactions with Initial UE Message procedure:</w:t>
      </w:r>
    </w:p>
    <w:p w:rsidR="001B2622" w:rsidRDefault="001B2622" w:rsidP="001B2622">
      <w:pPr>
        <w:rPr>
          <w:ins w:id="122" w:author="Qualcomm1" w:date="2019-08-01T14:25:00Z"/>
        </w:rPr>
      </w:pPr>
      <w:r w:rsidRPr="00FA22D3">
        <w:t xml:space="preserve">The NG-RAN node shall use the </w:t>
      </w:r>
      <w:r w:rsidRPr="00FA22D3">
        <w:rPr>
          <w:i/>
        </w:rPr>
        <w:t>AMF UE NGAP ID</w:t>
      </w:r>
      <w:r w:rsidRPr="00FA22D3">
        <w:t xml:space="preserve"> IE and </w:t>
      </w:r>
      <w:r w:rsidRPr="00FA22D3">
        <w:rPr>
          <w:i/>
        </w:rPr>
        <w:t>RAN UE NGAP ID</w:t>
      </w:r>
      <w:r w:rsidRPr="00FA22D3">
        <w:t xml:space="preserve"> IE received in the DOWNLINK NAS TRANSPORT message as identification of the logical connection even if the </w:t>
      </w:r>
      <w:r w:rsidRPr="00FA22D3">
        <w:rPr>
          <w:i/>
        </w:rPr>
        <w:t>RAN UE NGAP ID</w:t>
      </w:r>
      <w:r w:rsidRPr="00FA22D3">
        <w:t xml:space="preserve"> IE had been allocated in an INITIAL UE MESSAGE </w:t>
      </w:r>
      <w:proofErr w:type="spellStart"/>
      <w:r w:rsidRPr="00FA22D3">
        <w:t>message</w:t>
      </w:r>
      <w:proofErr w:type="spellEnd"/>
      <w:r w:rsidRPr="00FA22D3">
        <w:t xml:space="preserve"> sent over a different NG interface instance.</w:t>
      </w:r>
    </w:p>
    <w:p w:rsidR="003478B4" w:rsidRPr="00C70115" w:rsidRDefault="003478B4" w:rsidP="003478B4">
      <w:pPr>
        <w:rPr>
          <w:ins w:id="123" w:author="Qualcomm1" w:date="2019-08-01T14:25:00Z"/>
          <w:b/>
        </w:rPr>
      </w:pPr>
      <w:ins w:id="124" w:author="Qualcomm1" w:date="2019-08-01T14:25:00Z">
        <w:r w:rsidRPr="00C70115">
          <w:rPr>
            <w:b/>
          </w:rPr>
          <w:t xml:space="preserve">Interaction with the </w:t>
        </w:r>
        <w:r>
          <w:rPr>
            <w:b/>
          </w:rPr>
          <w:t xml:space="preserve">UE </w:t>
        </w:r>
      </w:ins>
      <w:ins w:id="125" w:author="Qualcomm1" w:date="2019-08-01T14:26:00Z">
        <w:r>
          <w:rPr>
            <w:b/>
          </w:rPr>
          <w:t xml:space="preserve">Radio </w:t>
        </w:r>
      </w:ins>
      <w:ins w:id="126" w:author="Qualcomm1" w:date="2019-08-01T14:25:00Z">
        <w:r>
          <w:rPr>
            <w:b/>
          </w:rPr>
          <w:t>Capability Info</w:t>
        </w:r>
        <w:r w:rsidRPr="00C70115">
          <w:rPr>
            <w:b/>
          </w:rPr>
          <w:t xml:space="preserve"> Indication procedure:</w:t>
        </w:r>
      </w:ins>
    </w:p>
    <w:p w:rsidR="003478B4" w:rsidRPr="00FA22D3" w:rsidRDefault="003478B4" w:rsidP="001B2622">
      <w:ins w:id="127" w:author="Qualcomm1" w:date="2019-08-01T14:25:00Z">
        <w:r>
          <w:rPr>
            <w:bCs/>
          </w:rPr>
          <w:t xml:space="preserve">If the </w:t>
        </w:r>
        <w:r w:rsidRPr="00E86355">
          <w:rPr>
            <w:bCs/>
            <w:i/>
          </w:rPr>
          <w:t>UE Capability Info Request</w:t>
        </w:r>
        <w:r>
          <w:rPr>
            <w:bCs/>
          </w:rPr>
          <w:t xml:space="preserve"> IE set to “requested” is included in the DOWNLINK NAS TRANSPORT message, the NG-RAN node shall trigger the UE Radio Capability Info Indication procedure if UE capability related information was successfully retrieved from the UE.</w:t>
        </w:r>
      </w:ins>
    </w:p>
    <w:p w:rsidR="001B2622" w:rsidRPr="00FA22D3" w:rsidRDefault="001B2622" w:rsidP="001B2622">
      <w:pPr>
        <w:pStyle w:val="Heading4"/>
      </w:pPr>
      <w:bookmarkStart w:id="128" w:name="_Toc14165607"/>
      <w:r w:rsidRPr="00FA22D3">
        <w:t>8.6.2.3</w:t>
      </w:r>
      <w:r w:rsidRPr="00FA22D3">
        <w:tab/>
        <w:t>Abnormal Conditions</w:t>
      </w:r>
      <w:bookmarkEnd w:id="128"/>
    </w:p>
    <w:p w:rsidR="001B2622" w:rsidRPr="00FA22D3" w:rsidRDefault="001B2622" w:rsidP="001B2622">
      <w:pPr>
        <w:rPr>
          <w:lang w:eastAsia="ko-KR"/>
        </w:rPr>
      </w:pPr>
      <w:r w:rsidRPr="00FA22D3">
        <w:rPr>
          <w:lang w:eastAsia="ko-KR"/>
        </w:rPr>
        <w:t>Void.</w:t>
      </w: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 w:rsidP="00C03899">
      <w:pPr>
        <w:pStyle w:val="Heading4"/>
        <w:rPr>
          <w:ins w:id="129" w:author="Qualcomm1" w:date="2019-08-01T11:54:00Z"/>
        </w:rPr>
      </w:pPr>
      <w:bookmarkStart w:id="130" w:name="_Toc534711809"/>
    </w:p>
    <w:p w:rsidR="00C03899" w:rsidRPr="00567372" w:rsidRDefault="00C03899" w:rsidP="00C03899">
      <w:pPr>
        <w:pStyle w:val="Heading4"/>
        <w:rPr>
          <w:ins w:id="131" w:author="Qualcomm1" w:date="2019-08-01T11:54:00Z"/>
        </w:rPr>
      </w:pPr>
      <w:ins w:id="132" w:author="Qualcomm1" w:date="2019-08-01T11:54:00Z">
        <w:r w:rsidRPr="00567372">
          <w:t>9.</w:t>
        </w:r>
        <w:r>
          <w:t>2.</w:t>
        </w:r>
        <w:proofErr w:type="gramStart"/>
        <w:r>
          <w:t>2.A</w:t>
        </w:r>
        <w:proofErr w:type="gramEnd"/>
        <w:r w:rsidRPr="00567372">
          <w:tab/>
        </w:r>
        <w:bookmarkEnd w:id="130"/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</w:ins>
    </w:p>
    <w:p w:rsidR="00C03899" w:rsidRPr="00567372" w:rsidRDefault="00C03899" w:rsidP="00C03899">
      <w:pPr>
        <w:rPr>
          <w:ins w:id="133" w:author="Qualcomm1" w:date="2019-08-01T11:54:00Z"/>
          <w:lang w:eastAsia="zh-CN"/>
        </w:rPr>
      </w:pPr>
      <w:ins w:id="134" w:author="Qualcomm1" w:date="2019-08-01T11:54:00Z">
        <w:r w:rsidRPr="00567372">
          <w:t xml:space="preserve">This message is sent by the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rPr>
            <w:lang w:eastAsia="zh-CN"/>
          </w:rPr>
          <w:t xml:space="preserve">to </w:t>
        </w:r>
        <w:r w:rsidRPr="00567372">
          <w:t>complete the establishment of the UE-associated logical</w:t>
        </w:r>
        <w:r>
          <w:t xml:space="preserve"> NG</w:t>
        </w:r>
        <w:r w:rsidRPr="00567372">
          <w:t>-connection</w:t>
        </w:r>
        <w:r w:rsidRPr="00567372">
          <w:rPr>
            <w:bCs/>
          </w:rPr>
          <w:t>.</w:t>
        </w:r>
      </w:ins>
    </w:p>
    <w:p w:rsidR="00C03899" w:rsidRPr="00567372" w:rsidRDefault="00C03899" w:rsidP="00C03899">
      <w:pPr>
        <w:rPr>
          <w:ins w:id="135" w:author="Qualcomm1" w:date="2019-08-01T11:54:00Z"/>
          <w:rFonts w:eastAsia="Batang"/>
          <w:lang w:eastAsia="zh-CN"/>
        </w:rPr>
      </w:pPr>
      <w:ins w:id="136" w:author="Qualcomm1" w:date="2019-08-01T11:54:00Z">
        <w:r w:rsidRPr="00567372"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rPr>
            <w:lang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03899" w:rsidRPr="00567372" w:rsidTr="003E1A67">
        <w:trPr>
          <w:ins w:id="137" w:author="Qualcomm1" w:date="2019-08-01T11:5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H"/>
              <w:rPr>
                <w:ins w:id="138" w:author="Qualcomm1" w:date="2019-08-01T11:54:00Z"/>
                <w:rFonts w:cs="Arial"/>
                <w:lang w:eastAsia="ja-JP"/>
              </w:rPr>
            </w:pPr>
            <w:ins w:id="139" w:author="Qualcomm1" w:date="2019-08-01T11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40" w:author="Qualcomm1" w:date="2019-08-01T11:54:00Z"/>
                <w:rFonts w:cs="Arial"/>
                <w:lang w:eastAsia="ja-JP"/>
              </w:rPr>
            </w:pPr>
            <w:ins w:id="141" w:author="Qualcomm1" w:date="2019-08-01T11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H"/>
              <w:rPr>
                <w:ins w:id="142" w:author="Qualcomm1" w:date="2019-08-01T11:54:00Z"/>
                <w:rFonts w:cs="Arial"/>
                <w:lang w:eastAsia="ja-JP"/>
              </w:rPr>
            </w:pPr>
            <w:ins w:id="143" w:author="Qualcomm1" w:date="2019-08-01T11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H"/>
              <w:rPr>
                <w:ins w:id="144" w:author="Qualcomm1" w:date="2019-08-01T11:54:00Z"/>
                <w:rFonts w:cs="Arial"/>
                <w:lang w:eastAsia="ja-JP"/>
              </w:rPr>
            </w:pPr>
            <w:ins w:id="145" w:author="Qualcomm1" w:date="2019-08-01T11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46" w:author="Qualcomm1" w:date="2019-08-01T11:54:00Z"/>
                <w:rFonts w:cs="Arial"/>
                <w:lang w:eastAsia="ja-JP"/>
              </w:rPr>
            </w:pPr>
            <w:ins w:id="147" w:author="Qualcomm1" w:date="2019-08-01T11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48" w:author="Qualcomm1" w:date="2019-08-01T11:54:00Z"/>
                <w:rFonts w:cs="Arial"/>
                <w:lang w:eastAsia="ja-JP"/>
              </w:rPr>
            </w:pPr>
            <w:ins w:id="149" w:author="Qualcomm1" w:date="2019-08-01T11:5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50" w:author="Qualcomm1" w:date="2019-08-01T11:54:00Z"/>
                <w:rFonts w:cs="Arial"/>
                <w:b w:val="0"/>
                <w:lang w:eastAsia="ja-JP"/>
              </w:rPr>
            </w:pPr>
            <w:ins w:id="151" w:author="Qualcomm1" w:date="2019-08-01T11:5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152" w:author="Qualcomm1" w:date="2019-08-01T11:5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53" w:author="Qualcomm1" w:date="2019-08-01T11:54:00Z"/>
                <w:rFonts w:cs="Arial"/>
                <w:lang w:eastAsia="ja-JP"/>
              </w:rPr>
            </w:pPr>
            <w:ins w:id="154" w:author="Qualcomm1" w:date="2019-08-01T11:5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55" w:author="Qualcomm1" w:date="2019-08-01T11:54:00Z"/>
                <w:rFonts w:cs="Arial"/>
                <w:lang w:eastAsia="ja-JP"/>
              </w:rPr>
            </w:pPr>
            <w:ins w:id="156" w:author="Qualcomm1" w:date="2019-08-01T11:5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57" w:author="Qualcomm1" w:date="2019-08-01T11:5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58" w:author="Qualcomm1" w:date="2019-08-01T11:54:00Z"/>
                <w:rFonts w:cs="Arial"/>
                <w:lang w:eastAsia="ja-JP"/>
              </w:rPr>
            </w:pPr>
            <w:ins w:id="159" w:author="Qualcomm1" w:date="2019-08-01T11:5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60" w:author="Qualcomm1" w:date="2019-08-01T11:5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1" w:author="Qualcomm1" w:date="2019-08-01T11:54:00Z"/>
                <w:rFonts w:cs="Arial"/>
                <w:lang w:eastAsia="ja-JP"/>
              </w:rPr>
            </w:pPr>
            <w:ins w:id="162" w:author="Qualcomm1" w:date="2019-08-01T11:5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3" w:author="Qualcomm1" w:date="2019-08-01T11:54:00Z"/>
                <w:rFonts w:cs="Arial"/>
                <w:lang w:eastAsia="ja-JP"/>
              </w:rPr>
            </w:pPr>
            <w:ins w:id="164" w:author="Qualcomm1" w:date="2019-08-01T11:5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165" w:author="Qualcomm1" w:date="2019-08-01T11:5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66" w:author="Qualcomm1" w:date="2019-08-01T11:54:00Z"/>
                <w:rFonts w:eastAsia="MS Mincho" w:cs="Arial"/>
                <w:bCs/>
                <w:lang w:eastAsia="ja-JP"/>
              </w:rPr>
            </w:pPr>
            <w:ins w:id="167" w:author="Qualcomm1" w:date="2019-08-01T11:5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68" w:author="Qualcomm1" w:date="2019-08-01T11:54:00Z"/>
                <w:rFonts w:eastAsia="MS Mincho" w:cs="Arial"/>
                <w:lang w:eastAsia="ja-JP"/>
              </w:rPr>
            </w:pPr>
            <w:ins w:id="169" w:author="Qualcomm1" w:date="2019-08-01T11:5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70" w:author="Qualcomm1" w:date="2019-08-01T11:5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71" w:author="Qualcomm1" w:date="2019-08-01T11:54:00Z"/>
                <w:rFonts w:cs="Arial"/>
                <w:lang w:eastAsia="zh-CN"/>
              </w:rPr>
            </w:pPr>
            <w:ins w:id="172" w:author="Qualcomm1" w:date="2019-08-01T11:5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73" w:author="Qualcomm1" w:date="2019-08-01T11:5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74" w:author="Qualcomm1" w:date="2019-08-01T11:54:00Z"/>
                <w:rFonts w:eastAsia="MS Mincho" w:cs="Arial"/>
                <w:lang w:eastAsia="ja-JP"/>
              </w:rPr>
            </w:pPr>
            <w:ins w:id="175" w:author="Qualcomm1" w:date="2019-08-01T11:5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76" w:author="Qualcomm1" w:date="2019-08-01T11:54:00Z"/>
                <w:rFonts w:cs="Arial"/>
                <w:lang w:eastAsia="ja-JP"/>
              </w:rPr>
            </w:pPr>
            <w:ins w:id="177" w:author="Qualcomm1" w:date="2019-08-01T11:5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78" w:author="Qualcomm1" w:date="2019-08-01T11:5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79" w:author="Qualcomm1" w:date="2019-08-01T11:54:00Z"/>
                <w:rFonts w:cs="Arial"/>
                <w:lang w:eastAsia="ja-JP"/>
              </w:rPr>
            </w:pPr>
            <w:ins w:id="180" w:author="Qualcomm1" w:date="2019-08-01T11:5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81" w:author="Qualcomm1" w:date="2019-08-01T11:54:00Z"/>
                <w:rFonts w:cs="Arial"/>
                <w:lang w:eastAsia="zh-CN"/>
              </w:rPr>
            </w:pPr>
            <w:ins w:id="182" w:author="Qualcomm1" w:date="2019-08-01T11:5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83" w:author="Qualcomm1" w:date="2019-08-01T11:5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84" w:author="Qualcomm1" w:date="2019-08-01T11:54:00Z"/>
                <w:rFonts w:cs="Arial"/>
                <w:lang w:eastAsia="zh-CN"/>
              </w:rPr>
            </w:pPr>
            <w:ins w:id="185" w:author="Qualcomm1" w:date="2019-08-01T11:5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86" w:author="Qualcomm1" w:date="2019-08-01T11:5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87" w:author="Qualcomm1" w:date="2019-08-01T11:54:00Z"/>
                <w:rFonts w:cs="Arial"/>
                <w:lang w:eastAsia="ja-JP"/>
              </w:rPr>
            </w:pPr>
            <w:ins w:id="188" w:author="Qualcomm1" w:date="2019-08-01T11:5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89" w:author="Qualcomm1" w:date="2019-08-01T11:54:00Z"/>
                <w:rFonts w:cs="Arial"/>
                <w:lang w:eastAsia="zh-CN"/>
              </w:rPr>
            </w:pPr>
            <w:ins w:id="190" w:author="Qualcomm1" w:date="2019-08-01T11:5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91" w:author="Qualcomm1" w:date="2019-08-01T11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92" w:author="Qualcomm1" w:date="2019-08-01T11:54:00Z"/>
                <w:rFonts w:eastAsia="Batang" w:cs="Arial"/>
                <w:lang w:eastAsia="ja-JP"/>
              </w:rPr>
            </w:pPr>
            <w:ins w:id="193" w:author="Qualcomm1" w:date="2019-08-01T11:54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94" w:author="Qualcomm1" w:date="2019-08-01T11:54:00Z"/>
                <w:rFonts w:cs="Arial"/>
                <w:lang w:eastAsia="zh-CN"/>
              </w:rPr>
            </w:pPr>
            <w:ins w:id="195" w:author="Qualcomm1" w:date="2019-08-01T11:5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96" w:author="Qualcomm1" w:date="2019-08-01T11:5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97" w:author="Qualcomm1" w:date="2019-08-01T11:54:00Z"/>
                <w:rFonts w:cs="Arial"/>
                <w:lang w:eastAsia="ja-JP"/>
              </w:rPr>
            </w:pPr>
            <w:ins w:id="198" w:author="Qualcomm1" w:date="2019-08-01T11:54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99" w:author="Qualcomm1" w:date="2019-08-01T11:5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200" w:author="Qualcomm1" w:date="2019-08-01T11:54:00Z"/>
                <w:rFonts w:cs="Arial"/>
                <w:lang w:eastAsia="ja-JP"/>
              </w:rPr>
            </w:pPr>
            <w:ins w:id="201" w:author="Qualcomm1" w:date="2019-08-01T11:5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202" w:author="Qualcomm1" w:date="2019-08-01T11:54:00Z"/>
                <w:rFonts w:cs="Arial"/>
                <w:lang w:eastAsia="zh-CN"/>
              </w:rPr>
            </w:pPr>
            <w:ins w:id="203" w:author="Qualcomm1" w:date="2019-08-01T11:5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D64A3C" w:rsidTr="003E1A67">
        <w:trPr>
          <w:ins w:id="204" w:author="Qualcomm1" w:date="2019-08-01T11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tabs>
                <w:tab w:val="right" w:pos="2178"/>
              </w:tabs>
              <w:rPr>
                <w:ins w:id="205" w:author="Qualcomm1" w:date="2019-08-01T11:54:00Z"/>
                <w:rFonts w:eastAsia="Batang" w:cs="Arial"/>
                <w:lang w:eastAsia="ja-JP"/>
              </w:rPr>
            </w:pPr>
            <w:ins w:id="206" w:author="Qualcomm1" w:date="2019-08-01T11:54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207" w:author="Qualcomm1" w:date="2019-08-01T11:54:00Z"/>
                <w:rFonts w:cs="Arial"/>
                <w:lang w:eastAsia="ja-JP"/>
              </w:rPr>
            </w:pPr>
            <w:ins w:id="208" w:author="Qualcomm1" w:date="2019-08-01T11:5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209" w:author="Qualcomm1" w:date="2019-08-01T11:5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210" w:author="Qualcomm1" w:date="2019-08-01T11:54:00Z"/>
                <w:rFonts w:cs="Arial"/>
                <w:lang w:eastAsia="ja-JP"/>
              </w:rPr>
            </w:pPr>
            <w:ins w:id="211" w:author="Qualcomm1" w:date="2019-08-01T11:54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212" w:author="Qualcomm1" w:date="2019-08-01T11:5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213" w:author="Qualcomm1" w:date="2019-08-01T11:54:00Z"/>
                <w:rFonts w:cs="Arial"/>
                <w:lang w:eastAsia="ja-JP"/>
              </w:rPr>
            </w:pPr>
            <w:ins w:id="214" w:author="Qualcomm1" w:date="2019-08-01T11:5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215" w:author="Qualcomm1" w:date="2019-08-01T11:54:00Z"/>
                <w:rFonts w:cs="Arial"/>
                <w:lang w:eastAsia="ja-JP"/>
              </w:rPr>
            </w:pPr>
            <w:ins w:id="216" w:author="Qualcomm1" w:date="2019-08-01T11:5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03899" w:rsidRPr="00567372" w:rsidRDefault="00C03899" w:rsidP="00C03899">
      <w:pPr>
        <w:rPr>
          <w:ins w:id="217" w:author="Qualcomm1" w:date="2019-08-01T11:54:00Z"/>
          <w:kern w:val="28"/>
        </w:rPr>
      </w:pPr>
    </w:p>
    <w:p w:rsidR="00C03899" w:rsidRPr="00567372" w:rsidRDefault="00C03899" w:rsidP="00C03899">
      <w:pPr>
        <w:pStyle w:val="Heading4"/>
        <w:rPr>
          <w:ins w:id="218" w:author="Qualcomm1" w:date="2019-08-01T11:54:00Z"/>
        </w:rPr>
      </w:pPr>
      <w:ins w:id="219" w:author="Qualcomm1" w:date="2019-08-01T11:54:00Z">
        <w:r w:rsidRPr="00567372">
          <w:lastRenderedPageBreak/>
          <w:t>9.</w:t>
        </w:r>
        <w:r>
          <w:t>2.</w:t>
        </w:r>
        <w:proofErr w:type="gramStart"/>
        <w:r>
          <w:t>2.B</w:t>
        </w:r>
        <w:proofErr w:type="gramEnd"/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C03899" w:rsidRPr="00567372" w:rsidRDefault="00C03899" w:rsidP="00C03899">
      <w:pPr>
        <w:keepNext/>
        <w:rPr>
          <w:ins w:id="220" w:author="Qualcomm1" w:date="2019-08-01T11:54:00Z"/>
        </w:rPr>
      </w:pPr>
      <w:ins w:id="221" w:author="Qualcomm1" w:date="2019-08-01T11:54:00Z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C03899" w:rsidRPr="00567372" w:rsidRDefault="00C03899" w:rsidP="00C03899">
      <w:pPr>
        <w:keepNext/>
        <w:rPr>
          <w:ins w:id="222" w:author="Qualcomm1" w:date="2019-08-01T11:54:00Z"/>
        </w:rPr>
      </w:pPr>
      <w:ins w:id="223" w:author="Qualcomm1" w:date="2019-08-01T11:54:00Z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03899" w:rsidRPr="00567372" w:rsidTr="003E1A67">
        <w:trPr>
          <w:ins w:id="224" w:author="Qualcomm1" w:date="2019-08-01T11:5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H"/>
              <w:rPr>
                <w:ins w:id="225" w:author="Qualcomm1" w:date="2019-08-01T11:54:00Z"/>
                <w:rFonts w:cs="Arial"/>
                <w:lang w:eastAsia="ja-JP"/>
              </w:rPr>
            </w:pPr>
            <w:ins w:id="226" w:author="Qualcomm1" w:date="2019-08-01T11:5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H"/>
              <w:rPr>
                <w:ins w:id="227" w:author="Qualcomm1" w:date="2019-08-01T11:54:00Z"/>
                <w:rFonts w:cs="Arial"/>
                <w:lang w:eastAsia="ja-JP"/>
              </w:rPr>
            </w:pPr>
            <w:ins w:id="228" w:author="Qualcomm1" w:date="2019-08-01T11:5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H"/>
              <w:rPr>
                <w:ins w:id="229" w:author="Qualcomm1" w:date="2019-08-01T11:54:00Z"/>
                <w:rFonts w:cs="Arial"/>
                <w:lang w:eastAsia="ja-JP"/>
              </w:rPr>
            </w:pPr>
            <w:ins w:id="230" w:author="Qualcomm1" w:date="2019-08-01T11:5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H"/>
              <w:rPr>
                <w:ins w:id="231" w:author="Qualcomm1" w:date="2019-08-01T11:54:00Z"/>
                <w:rFonts w:cs="Arial"/>
                <w:lang w:eastAsia="ja-JP"/>
              </w:rPr>
            </w:pPr>
            <w:ins w:id="232" w:author="Qualcomm1" w:date="2019-08-01T11:5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3" w:author="Qualcomm1" w:date="2019-08-01T11:54:00Z"/>
                <w:rFonts w:cs="Arial"/>
                <w:lang w:eastAsia="ja-JP"/>
              </w:rPr>
            </w:pPr>
            <w:ins w:id="234" w:author="Qualcomm1" w:date="2019-08-01T11:5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235" w:author="Qualcomm1" w:date="2019-08-01T11:54:00Z"/>
                <w:rFonts w:cs="Arial"/>
                <w:b w:val="0"/>
                <w:lang w:eastAsia="ja-JP"/>
              </w:rPr>
            </w:pPr>
            <w:ins w:id="236" w:author="Qualcomm1" w:date="2019-08-01T11:5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7" w:author="Qualcomm1" w:date="2019-08-01T11:54:00Z"/>
                <w:rFonts w:cs="Arial"/>
                <w:b w:val="0"/>
                <w:lang w:eastAsia="ja-JP"/>
              </w:rPr>
            </w:pPr>
            <w:ins w:id="238" w:author="Qualcomm1" w:date="2019-08-01T11:5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239" w:author="Qualcomm1" w:date="2019-08-01T11:5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40" w:author="Qualcomm1" w:date="2019-08-01T11:54:00Z"/>
                <w:rFonts w:cs="Arial"/>
                <w:lang w:eastAsia="ja-JP"/>
              </w:rPr>
            </w:pPr>
            <w:ins w:id="241" w:author="Qualcomm1" w:date="2019-08-01T11:5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42" w:author="Qualcomm1" w:date="2019-08-01T11:54:00Z"/>
                <w:rFonts w:cs="Arial"/>
                <w:lang w:eastAsia="ja-JP"/>
              </w:rPr>
            </w:pPr>
            <w:ins w:id="243" w:author="Qualcomm1" w:date="2019-08-01T11:5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44" w:author="Qualcomm1" w:date="2019-08-01T11:5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45" w:author="Qualcomm1" w:date="2019-08-01T11:54:00Z"/>
                <w:rFonts w:cs="Arial"/>
                <w:lang w:eastAsia="ja-JP"/>
              </w:rPr>
            </w:pPr>
            <w:ins w:id="246" w:author="Qualcomm1" w:date="2019-08-01T11:5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47" w:author="Qualcomm1" w:date="2019-08-01T11:5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48" w:author="Qualcomm1" w:date="2019-08-01T11:54:00Z"/>
                <w:rFonts w:cs="Arial"/>
                <w:lang w:eastAsia="ja-JP"/>
              </w:rPr>
            </w:pPr>
            <w:ins w:id="249" w:author="Qualcomm1" w:date="2019-08-01T11:5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0" w:author="Qualcomm1" w:date="2019-08-01T11:54:00Z"/>
                <w:rFonts w:cs="Arial"/>
                <w:lang w:eastAsia="ja-JP"/>
              </w:rPr>
            </w:pPr>
            <w:ins w:id="251" w:author="Qualcomm1" w:date="2019-08-01T11:5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03899" w:rsidRPr="00567372" w:rsidTr="003E1A67">
        <w:trPr>
          <w:ins w:id="252" w:author="Qualcomm1" w:date="2019-08-01T11:5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53" w:author="Qualcomm1" w:date="2019-08-01T11:54:00Z"/>
                <w:rFonts w:cs="Arial"/>
                <w:lang w:eastAsia="ja-JP"/>
              </w:rPr>
            </w:pPr>
            <w:ins w:id="254" w:author="Qualcomm1" w:date="2019-08-01T11:5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55" w:author="Qualcomm1" w:date="2019-08-01T11:54:00Z"/>
                <w:rFonts w:cs="Arial"/>
                <w:lang w:eastAsia="ja-JP"/>
              </w:rPr>
            </w:pPr>
            <w:ins w:id="256" w:author="Qualcomm1" w:date="2019-08-01T11:5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57" w:author="Qualcomm1" w:date="2019-08-01T11:5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58" w:author="Qualcomm1" w:date="2019-08-01T11:54:00Z"/>
                <w:rFonts w:cs="Arial"/>
                <w:lang w:eastAsia="ja-JP"/>
              </w:rPr>
            </w:pPr>
            <w:ins w:id="259" w:author="Qualcomm1" w:date="2019-08-01T11:5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60" w:author="Qualcomm1" w:date="2019-08-01T11:5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1" w:author="Qualcomm1" w:date="2019-08-01T11:54:00Z"/>
                <w:rFonts w:cs="Arial"/>
                <w:lang w:eastAsia="ja-JP"/>
              </w:rPr>
            </w:pPr>
            <w:ins w:id="262" w:author="Qualcomm1" w:date="2019-08-01T11:5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3" w:author="Qualcomm1" w:date="2019-08-01T11:54:00Z"/>
                <w:rFonts w:cs="Arial"/>
                <w:lang w:eastAsia="ja-JP"/>
              </w:rPr>
            </w:pPr>
            <w:ins w:id="264" w:author="Qualcomm1" w:date="2019-08-01T11:5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65" w:author="Qualcomm1" w:date="2019-08-01T11:5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66" w:author="Qualcomm1" w:date="2019-08-01T11:54:00Z"/>
                <w:rFonts w:cs="Arial"/>
                <w:lang w:eastAsia="ja-JP"/>
              </w:rPr>
            </w:pPr>
            <w:ins w:id="267" w:author="Qualcomm1" w:date="2019-08-01T11:5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68" w:author="Qualcomm1" w:date="2019-08-01T11:54:00Z"/>
                <w:rFonts w:cs="Arial"/>
                <w:lang w:eastAsia="ja-JP"/>
              </w:rPr>
            </w:pPr>
            <w:ins w:id="269" w:author="Qualcomm1" w:date="2019-08-01T11:5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70" w:author="Qualcomm1" w:date="2019-08-01T11:5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71" w:author="Qualcomm1" w:date="2019-08-01T11:54:00Z"/>
                <w:rFonts w:cs="Arial"/>
                <w:lang w:eastAsia="ja-JP"/>
              </w:rPr>
            </w:pPr>
            <w:ins w:id="272" w:author="Qualcomm1" w:date="2019-08-01T11:5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73" w:author="Qualcomm1" w:date="2019-08-01T11:5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4" w:author="Qualcomm1" w:date="2019-08-01T11:54:00Z"/>
                <w:rFonts w:cs="Arial"/>
                <w:lang w:eastAsia="ja-JP"/>
              </w:rPr>
            </w:pPr>
            <w:ins w:id="275" w:author="Qualcomm1" w:date="2019-08-01T11:5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76" w:author="Qualcomm1" w:date="2019-08-01T11:54:00Z"/>
                <w:rFonts w:cs="Arial"/>
                <w:lang w:eastAsia="ja-JP"/>
              </w:rPr>
            </w:pPr>
            <w:ins w:id="277" w:author="Qualcomm1" w:date="2019-08-01T11:5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</w:tbl>
    <w:p w:rsidR="001B2622" w:rsidRDefault="001B2622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>
      <w:pPr>
        <w:rPr>
          <w:noProof/>
        </w:rPr>
      </w:pPr>
    </w:p>
    <w:p w:rsidR="001B2622" w:rsidRDefault="001B2622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278" w:name="_Toc14165795"/>
      <w:r w:rsidRPr="00FA22D3">
        <w:t>9.2.5</w:t>
      </w:r>
      <w:r w:rsidRPr="00FA22D3">
        <w:tab/>
        <w:t>NAS Transport Messages</w:t>
      </w:r>
      <w:bookmarkEnd w:id="278"/>
    </w:p>
    <w:p w:rsidR="001B2622" w:rsidRPr="00FA22D3" w:rsidRDefault="001B2622" w:rsidP="001B2622">
      <w:pPr>
        <w:pStyle w:val="Heading4"/>
      </w:pPr>
      <w:bookmarkStart w:id="279" w:name="_Toc14165796"/>
      <w:r w:rsidRPr="00FA22D3">
        <w:t>9.2.5.1</w:t>
      </w:r>
      <w:r w:rsidRPr="00FA22D3">
        <w:tab/>
        <w:t>INITIAL UE MESSAGE</w:t>
      </w:r>
      <w:bookmarkEnd w:id="279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Indicates that a UE context including security information needs to be setup at the NG-RAN.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F3369D" w:rsidRPr="00FA22D3" w:rsidTr="003E1A67">
        <w:trPr>
          <w:ins w:id="280" w:author="Qualcomm1" w:date="2019-08-01T14:12:00Z"/>
        </w:trPr>
        <w:tc>
          <w:tcPr>
            <w:tcW w:w="2160" w:type="dxa"/>
          </w:tcPr>
          <w:p w:rsidR="00F3369D" w:rsidRPr="00FA22D3" w:rsidRDefault="00F3369D" w:rsidP="00F3369D">
            <w:pPr>
              <w:pStyle w:val="TAL"/>
              <w:rPr>
                <w:ins w:id="281" w:author="Qualcomm1" w:date="2019-08-01T14:12:00Z"/>
                <w:rFonts w:cs="Arial"/>
              </w:rPr>
            </w:pPr>
            <w:ins w:id="282" w:author="Qualcomm1" w:date="2019-08-01T14:13:00Z">
              <w:r>
                <w:rPr>
                  <w:rFonts w:cs="Arial"/>
                </w:rPr>
                <w:t>EDT Session</w:t>
              </w:r>
            </w:ins>
          </w:p>
        </w:tc>
        <w:tc>
          <w:tcPr>
            <w:tcW w:w="1080" w:type="dxa"/>
          </w:tcPr>
          <w:p w:rsidR="00F3369D" w:rsidRPr="00FA22D3" w:rsidRDefault="00F3369D" w:rsidP="00F3369D">
            <w:pPr>
              <w:pStyle w:val="TAL"/>
              <w:rPr>
                <w:ins w:id="283" w:author="Qualcomm1" w:date="2019-08-01T14:12:00Z"/>
                <w:lang w:eastAsia="zh-CN"/>
              </w:rPr>
            </w:pPr>
            <w:ins w:id="284" w:author="Qualcomm1" w:date="2019-08-01T14:1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F3369D" w:rsidRPr="00FA22D3" w:rsidRDefault="00F3369D" w:rsidP="00F3369D">
            <w:pPr>
              <w:pStyle w:val="TAL"/>
              <w:rPr>
                <w:ins w:id="285" w:author="Qualcomm1" w:date="2019-08-01T14:12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F3369D" w:rsidRPr="00FA22D3" w:rsidRDefault="00F3369D" w:rsidP="00F3369D">
            <w:pPr>
              <w:pStyle w:val="TAL"/>
              <w:rPr>
                <w:ins w:id="286" w:author="Qualcomm1" w:date="2019-08-01T14:12:00Z"/>
                <w:lang w:eastAsia="zh-CN"/>
              </w:rPr>
            </w:pPr>
            <w:ins w:id="287" w:author="Qualcomm1" w:date="2019-08-01T14:13:00Z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728" w:type="dxa"/>
          </w:tcPr>
          <w:p w:rsidR="00F3369D" w:rsidRPr="00FA22D3" w:rsidRDefault="00F3369D" w:rsidP="00F3369D">
            <w:pPr>
              <w:pStyle w:val="TAL"/>
              <w:rPr>
                <w:ins w:id="288" w:author="Qualcomm1" w:date="2019-08-01T14:12:00Z"/>
                <w:lang w:eastAsia="zh-CN"/>
              </w:rPr>
            </w:pPr>
          </w:p>
        </w:tc>
        <w:tc>
          <w:tcPr>
            <w:tcW w:w="1080" w:type="dxa"/>
          </w:tcPr>
          <w:p w:rsidR="00F3369D" w:rsidRPr="00FA22D3" w:rsidRDefault="00F3369D" w:rsidP="00F3369D">
            <w:pPr>
              <w:pStyle w:val="TAL"/>
              <w:jc w:val="center"/>
              <w:rPr>
                <w:ins w:id="289" w:author="Qualcomm1" w:date="2019-08-01T14:12:00Z"/>
                <w:lang w:eastAsia="zh-CN"/>
              </w:rPr>
            </w:pPr>
            <w:ins w:id="290" w:author="Qualcomm1" w:date="2019-08-01T14:13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F3369D" w:rsidRPr="00FA22D3" w:rsidRDefault="00F3369D" w:rsidP="00F3369D">
            <w:pPr>
              <w:pStyle w:val="TAL"/>
              <w:jc w:val="center"/>
              <w:rPr>
                <w:ins w:id="291" w:author="Qualcomm1" w:date="2019-08-01T14:12:00Z"/>
                <w:lang w:eastAsia="zh-CN"/>
              </w:rPr>
            </w:pPr>
            <w:ins w:id="292" w:author="Qualcomm1" w:date="2019-08-01T14:13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Heading4"/>
      </w:pPr>
      <w:bookmarkStart w:id="293" w:name="_Toc14165797"/>
      <w:r w:rsidRPr="00FA22D3">
        <w:lastRenderedPageBreak/>
        <w:t>9.2.5.2</w:t>
      </w:r>
      <w:r w:rsidRPr="00FA22D3">
        <w:tab/>
        <w:t>DOWNLINK NAS TRANSPORT</w:t>
      </w:r>
      <w:bookmarkEnd w:id="293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3478B4" w:rsidRPr="00FA22D3" w:rsidTr="003E1A67">
        <w:trPr>
          <w:ins w:id="294" w:author="Qualcomm1" w:date="2019-08-01T14:28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295" w:author="Qualcomm1" w:date="2019-08-01T14:28:00Z"/>
                <w:rFonts w:eastAsia="Malgun Gothic" w:cs="Arial"/>
                <w:lang w:eastAsia="ko-KR"/>
              </w:rPr>
            </w:pPr>
            <w:ins w:id="296" w:author="Qualcomm1" w:date="2019-08-01T14:29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297" w:author="Qualcomm1" w:date="2019-08-01T14:28:00Z"/>
                <w:rFonts w:eastAsia="Batang" w:cs="Arial"/>
              </w:rPr>
            </w:pPr>
            <w:ins w:id="298" w:author="Qualcomm1" w:date="2019-08-01T14:29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299" w:author="Qualcomm1" w:date="2019-08-01T14:2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00" w:author="Qualcomm1" w:date="2019-08-01T14:28:00Z"/>
                <w:rFonts w:eastAsia="Malgun Gothic"/>
                <w:lang w:eastAsia="ko-KR"/>
              </w:rPr>
            </w:pPr>
            <w:ins w:id="301" w:author="Qualcomm1" w:date="2019-08-01T14:29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02" w:author="Qualcomm1" w:date="2019-08-01T14:28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03" w:author="Qualcomm1" w:date="2019-08-01T14:28:00Z"/>
                <w:rFonts w:eastAsia="Malgun Gothic" w:cs="Arial"/>
                <w:lang w:eastAsia="ko-KR"/>
              </w:rPr>
            </w:pPr>
            <w:ins w:id="304" w:author="Qualcomm1" w:date="2019-08-01T14:29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05" w:author="Qualcomm1" w:date="2019-08-01T14:28:00Z"/>
                <w:rFonts w:eastAsia="Malgun Gothic" w:cs="Arial"/>
                <w:lang w:eastAsia="ko-KR"/>
              </w:rPr>
            </w:pPr>
            <w:ins w:id="306" w:author="Qualcomm1" w:date="2019-08-01T14:29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3478B4" w:rsidRPr="00FA22D3" w:rsidTr="003E1A67">
        <w:trPr>
          <w:ins w:id="307" w:author="Qualcomm1" w:date="2019-08-01T14:28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08" w:author="Qualcomm1" w:date="2019-08-01T14:28:00Z"/>
                <w:rFonts w:eastAsia="Malgun Gothic" w:cs="Arial"/>
                <w:lang w:eastAsia="ko-KR"/>
              </w:rPr>
            </w:pPr>
            <w:ins w:id="309" w:author="Qualcomm1" w:date="2019-08-01T14:29:00Z">
              <w:r w:rsidRPr="003C7DBE">
                <w:t>UE Capability Info Request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10" w:author="Qualcomm1" w:date="2019-08-01T14:28:00Z"/>
                <w:rFonts w:eastAsia="Batang" w:cs="Arial"/>
              </w:rPr>
            </w:pPr>
            <w:ins w:id="311" w:author="Qualcomm1" w:date="2019-08-01T14:29:00Z">
              <w:r w:rsidRPr="003C7DBE"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12" w:author="Qualcomm1" w:date="2019-08-01T14:2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13" w:author="Qualcomm1" w:date="2019-08-01T14:28:00Z"/>
                <w:rFonts w:eastAsia="Malgun Gothic"/>
                <w:lang w:eastAsia="ko-KR"/>
              </w:rPr>
            </w:pPr>
            <w:ins w:id="314" w:author="Qualcomm1" w:date="2019-08-01T14:29:00Z">
              <w:r w:rsidRPr="003C7DBE">
                <w:t>9.</w:t>
              </w:r>
              <w:r>
                <w:t>3.1.bbb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15" w:author="Qualcomm1" w:date="2019-08-01T14:28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16" w:author="Qualcomm1" w:date="2019-08-01T14:28:00Z"/>
                <w:rFonts w:eastAsia="Malgun Gothic" w:cs="Arial"/>
                <w:lang w:eastAsia="ko-KR"/>
              </w:rPr>
            </w:pPr>
            <w:ins w:id="317" w:author="Qualcomm1" w:date="2019-08-01T14:29:00Z">
              <w:r w:rsidRPr="003C7DBE"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18" w:author="Qualcomm1" w:date="2019-08-01T14:28:00Z"/>
                <w:rFonts w:eastAsia="Malgun Gothic" w:cs="Arial"/>
                <w:lang w:eastAsia="ko-KR"/>
              </w:rPr>
            </w:pPr>
            <w:ins w:id="319" w:author="Qualcomm1" w:date="2019-08-01T14:29:00Z">
              <w:r w:rsidRPr="003C7DBE">
                <w:t>ignore</w:t>
              </w:r>
            </w:ins>
          </w:p>
        </w:tc>
      </w:tr>
      <w:tr w:rsidR="003478B4" w:rsidRPr="00FA22D3" w:rsidTr="003E1A67">
        <w:trPr>
          <w:ins w:id="320" w:author="Qualcomm1" w:date="2019-08-01T14:28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21" w:author="Qualcomm1" w:date="2019-08-01T14:28:00Z"/>
                <w:rFonts w:eastAsia="Malgun Gothic" w:cs="Arial"/>
                <w:lang w:eastAsia="ko-KR"/>
              </w:rPr>
            </w:pPr>
            <w:ins w:id="322" w:author="Qualcomm1" w:date="2019-08-01T14:29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23" w:author="Qualcomm1" w:date="2019-08-01T14:28:00Z"/>
                <w:rFonts w:eastAsia="Batang" w:cs="Arial"/>
              </w:rPr>
            </w:pPr>
            <w:ins w:id="324" w:author="Qualcomm1" w:date="2019-08-01T14:2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25" w:author="Qualcomm1" w:date="2019-08-01T14:28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26" w:author="Qualcomm1" w:date="2019-08-01T14:28:00Z"/>
                <w:rFonts w:eastAsia="Malgun Gothic"/>
                <w:lang w:eastAsia="ko-KR"/>
              </w:rPr>
            </w:pPr>
            <w:ins w:id="327" w:author="Qualcomm1" w:date="2019-08-01T14:29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28" w:author="Qualcomm1" w:date="2019-08-01T14:28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29" w:author="Qualcomm1" w:date="2019-08-01T14:28:00Z"/>
                <w:rFonts w:eastAsia="Malgun Gothic" w:cs="Arial"/>
                <w:lang w:eastAsia="ko-KR"/>
              </w:rPr>
            </w:pPr>
            <w:ins w:id="330" w:author="Qualcomm1" w:date="2019-08-01T14:29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31" w:author="Qualcomm1" w:date="2019-08-01T14:28:00Z"/>
                <w:rFonts w:eastAsia="Malgun Gothic" w:cs="Arial"/>
                <w:lang w:eastAsia="ko-KR"/>
              </w:rPr>
            </w:pPr>
            <w:ins w:id="332" w:author="Qualcomm1" w:date="2019-08-01T14:29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1B2622" w:rsidRDefault="001B2622">
      <w:pPr>
        <w:rPr>
          <w:noProof/>
        </w:rPr>
      </w:pPr>
    </w:p>
    <w:p w:rsidR="00C03899" w:rsidRPr="00E67E0D" w:rsidRDefault="00C03899" w:rsidP="00C03899">
      <w:pPr>
        <w:pStyle w:val="Heading4"/>
        <w:rPr>
          <w:ins w:id="333" w:author="Qualcomm1" w:date="2019-08-01T11:56:00Z"/>
          <w:rFonts w:eastAsia="Batang"/>
        </w:rPr>
      </w:pPr>
      <w:bookmarkStart w:id="334" w:name="_Toc534720608"/>
      <w:ins w:id="335" w:author="Qualcomm1" w:date="2019-08-01T11:56:00Z">
        <w:r w:rsidRPr="00E67E0D">
          <w:rPr>
            <w:rFonts w:eastAsia="Batang"/>
          </w:rPr>
          <w:t>9.3.</w:t>
        </w:r>
      </w:ins>
      <w:ins w:id="336" w:author="Qualcomm1" w:date="2019-08-01T15:09:00Z">
        <w:r w:rsidR="007A1EC1">
          <w:rPr>
            <w:rFonts w:eastAsia="Batang"/>
          </w:rPr>
          <w:t>3</w:t>
        </w:r>
      </w:ins>
      <w:ins w:id="337" w:author="Qualcomm1" w:date="2019-08-01T11:56:00Z">
        <w:r w:rsidRPr="00E67E0D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E67E0D">
          <w:rPr>
            <w:rFonts w:eastAsia="Batang"/>
          </w:rPr>
          <w:tab/>
        </w:r>
        <w:bookmarkEnd w:id="334"/>
        <w:r>
          <w:rPr>
            <w:rFonts w:cs="Arial"/>
            <w:lang w:eastAsia="zh-CN"/>
          </w:rPr>
          <w:t>End Indication</w:t>
        </w:r>
      </w:ins>
    </w:p>
    <w:p w:rsidR="00C03899" w:rsidRPr="00DF219E" w:rsidRDefault="00C03899" w:rsidP="00C03899">
      <w:pPr>
        <w:rPr>
          <w:ins w:id="338" w:author="Qualcomm1" w:date="2019-08-01T11:56:00Z"/>
        </w:rPr>
      </w:pPr>
      <w:ins w:id="339" w:author="Qualcomm1" w:date="2019-08-01T11:56:00Z">
        <w:r>
          <w:t>This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03899" w:rsidRPr="00DF219E" w:rsidTr="003E1A67">
        <w:trPr>
          <w:jc w:val="center"/>
          <w:ins w:id="340" w:author="Qualcomm1" w:date="2019-08-01T11:56:00Z"/>
        </w:trPr>
        <w:tc>
          <w:tcPr>
            <w:tcW w:w="2552" w:type="dxa"/>
          </w:tcPr>
          <w:p w:rsidR="00C03899" w:rsidRPr="006F5544" w:rsidRDefault="00C03899" w:rsidP="003E1A67">
            <w:pPr>
              <w:pStyle w:val="TAH"/>
              <w:rPr>
                <w:ins w:id="341" w:author="Qualcomm1" w:date="2019-08-01T11:56:00Z"/>
                <w:rFonts w:cs="Arial"/>
                <w:lang w:eastAsia="ja-JP"/>
              </w:rPr>
            </w:pPr>
            <w:ins w:id="342" w:author="Qualcomm1" w:date="2019-08-01T11:56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H"/>
              <w:rPr>
                <w:ins w:id="343" w:author="Qualcomm1" w:date="2019-08-01T11:56:00Z"/>
                <w:rFonts w:cs="Arial"/>
                <w:lang w:eastAsia="ja-JP"/>
              </w:rPr>
            </w:pPr>
            <w:ins w:id="344" w:author="Qualcomm1" w:date="2019-08-01T11:56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H"/>
              <w:rPr>
                <w:ins w:id="345" w:author="Qualcomm1" w:date="2019-08-01T11:56:00Z"/>
                <w:rFonts w:cs="Arial"/>
                <w:lang w:eastAsia="ja-JP"/>
              </w:rPr>
            </w:pPr>
            <w:ins w:id="346" w:author="Qualcomm1" w:date="2019-08-01T11:56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H"/>
              <w:rPr>
                <w:ins w:id="347" w:author="Qualcomm1" w:date="2019-08-01T11:56:00Z"/>
                <w:rFonts w:cs="Arial"/>
                <w:lang w:eastAsia="ja-JP"/>
              </w:rPr>
            </w:pPr>
            <w:ins w:id="348" w:author="Qualcomm1" w:date="2019-08-01T11:56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03899" w:rsidRPr="006F5544" w:rsidRDefault="00C03899" w:rsidP="003E1A67">
            <w:pPr>
              <w:pStyle w:val="TAH"/>
              <w:rPr>
                <w:ins w:id="349" w:author="Qualcomm1" w:date="2019-08-01T11:56:00Z"/>
                <w:rFonts w:cs="Arial"/>
                <w:lang w:eastAsia="ja-JP"/>
              </w:rPr>
            </w:pPr>
            <w:ins w:id="350" w:author="Qualcomm1" w:date="2019-08-01T11:56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DF219E" w:rsidTr="003E1A67">
        <w:trPr>
          <w:jc w:val="center"/>
          <w:ins w:id="351" w:author="Qualcomm1" w:date="2019-08-01T11:56:00Z"/>
        </w:trPr>
        <w:tc>
          <w:tcPr>
            <w:tcW w:w="2552" w:type="dxa"/>
          </w:tcPr>
          <w:p w:rsidR="00C03899" w:rsidRPr="006F5544" w:rsidRDefault="00C03899" w:rsidP="003E1A67">
            <w:pPr>
              <w:pStyle w:val="TAL"/>
              <w:rPr>
                <w:ins w:id="352" w:author="Qualcomm1" w:date="2019-08-01T11:56:00Z"/>
                <w:rFonts w:cs="Arial"/>
                <w:lang w:eastAsia="ja-JP"/>
              </w:rPr>
            </w:pPr>
            <w:ins w:id="353" w:author="Qualcomm1" w:date="2019-08-01T11:56:00Z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L"/>
              <w:rPr>
                <w:ins w:id="354" w:author="Qualcomm1" w:date="2019-08-01T11:56:00Z"/>
                <w:rFonts w:cs="Arial"/>
                <w:lang w:eastAsia="ja-JP"/>
              </w:rPr>
            </w:pPr>
            <w:ins w:id="355" w:author="Qualcomm1" w:date="2019-08-01T11:56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L"/>
              <w:rPr>
                <w:ins w:id="356" w:author="Qualcomm1" w:date="2019-08-01T11:56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L"/>
              <w:rPr>
                <w:ins w:id="357" w:author="Qualcomm1" w:date="2019-08-01T11:56:00Z"/>
                <w:rFonts w:cs="Arial"/>
                <w:lang w:eastAsia="ja-JP"/>
              </w:rPr>
            </w:pPr>
            <w:ins w:id="358" w:author="Qualcomm1" w:date="2019-08-01T11:56:00Z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C03899" w:rsidRPr="00532372" w:rsidRDefault="00C03899" w:rsidP="003E1A67">
            <w:pPr>
              <w:pStyle w:val="TAL"/>
              <w:rPr>
                <w:ins w:id="359" w:author="Qualcomm1" w:date="2019-08-01T11:56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60" w:author="Qualcomm1" w:date="2019-08-01T11:56:00Z"/>
        </w:rPr>
      </w:pPr>
    </w:p>
    <w:p w:rsidR="00C03899" w:rsidRPr="00E67E0D" w:rsidRDefault="00C03899" w:rsidP="00C03899">
      <w:pPr>
        <w:pStyle w:val="Heading4"/>
        <w:rPr>
          <w:ins w:id="361" w:author="Qualcomm1" w:date="2019-08-01T11:56:00Z"/>
          <w:rFonts w:eastAsia="Batang"/>
        </w:rPr>
      </w:pPr>
      <w:ins w:id="362" w:author="Qualcomm1" w:date="2019-08-01T11:56:00Z">
        <w:r w:rsidRPr="00E67E0D">
          <w:rPr>
            <w:rFonts w:eastAsia="Batang"/>
          </w:rPr>
          <w:t>9.3.</w:t>
        </w:r>
      </w:ins>
      <w:ins w:id="363" w:author="Qualcomm1" w:date="2019-08-01T15:09:00Z">
        <w:r w:rsidR="007A1EC1">
          <w:rPr>
            <w:rFonts w:eastAsia="Batang"/>
          </w:rPr>
          <w:t>3</w:t>
        </w:r>
      </w:ins>
      <w:ins w:id="364" w:author="Qualcomm1" w:date="2019-08-01T11:56:00Z">
        <w:r w:rsidRPr="00E67E0D">
          <w:rPr>
            <w:rFonts w:eastAsia="Batang"/>
          </w:rPr>
          <w:t>.</w:t>
        </w:r>
        <w:r>
          <w:rPr>
            <w:rFonts w:eastAsia="Batang"/>
          </w:rPr>
          <w:t>bbb</w:t>
        </w:r>
        <w:r w:rsidRPr="00E67E0D">
          <w:rPr>
            <w:rFonts w:eastAsia="Batang"/>
          </w:rPr>
          <w:tab/>
        </w:r>
        <w:r w:rsidRPr="003C7DBE">
          <w:t>UE Capability Info Request</w:t>
        </w:r>
      </w:ins>
    </w:p>
    <w:p w:rsidR="00C03899" w:rsidRPr="00C70115" w:rsidRDefault="00C03899" w:rsidP="00C03899">
      <w:pPr>
        <w:rPr>
          <w:ins w:id="365" w:author="Qualcomm1" w:date="2019-08-01T11:56:00Z"/>
        </w:rPr>
      </w:pPr>
      <w:ins w:id="366" w:author="Qualcomm1" w:date="2019-08-01T11:56:00Z">
        <w:r w:rsidRPr="00C70115">
          <w:t xml:space="preserve">This IE indicates the request to </w:t>
        </w:r>
        <w:r>
          <w:t>provide to the AMF the UE radio capability related information when retrieved from the UE</w:t>
        </w:r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03899" w:rsidRPr="00C70115" w:rsidTr="003E1A67">
        <w:trPr>
          <w:jc w:val="center"/>
          <w:ins w:id="367" w:author="Qualcomm1" w:date="2019-08-01T11:56:00Z"/>
        </w:trPr>
        <w:tc>
          <w:tcPr>
            <w:tcW w:w="2552" w:type="dxa"/>
          </w:tcPr>
          <w:p w:rsidR="00C03899" w:rsidRPr="00C70115" w:rsidRDefault="00C03899" w:rsidP="003E1A67">
            <w:pPr>
              <w:pStyle w:val="TAH"/>
              <w:rPr>
                <w:ins w:id="368" w:author="Qualcomm1" w:date="2019-08-01T11:56:00Z"/>
                <w:rFonts w:cs="Arial"/>
                <w:lang w:eastAsia="ja-JP"/>
              </w:rPr>
            </w:pPr>
            <w:ins w:id="369" w:author="Qualcomm1" w:date="2019-08-01T11:56:00Z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H"/>
              <w:rPr>
                <w:ins w:id="370" w:author="Qualcomm1" w:date="2019-08-01T11:56:00Z"/>
                <w:rFonts w:cs="Arial"/>
                <w:lang w:eastAsia="ja-JP"/>
              </w:rPr>
            </w:pPr>
            <w:ins w:id="371" w:author="Qualcomm1" w:date="2019-08-01T11:56:00Z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H"/>
              <w:rPr>
                <w:ins w:id="372" w:author="Qualcomm1" w:date="2019-08-01T11:56:00Z"/>
                <w:rFonts w:cs="Arial"/>
                <w:lang w:eastAsia="ja-JP"/>
              </w:rPr>
            </w:pPr>
            <w:ins w:id="373" w:author="Qualcomm1" w:date="2019-08-01T11:56:00Z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H"/>
              <w:rPr>
                <w:ins w:id="374" w:author="Qualcomm1" w:date="2019-08-01T11:56:00Z"/>
                <w:rFonts w:cs="Arial"/>
                <w:lang w:eastAsia="ja-JP"/>
              </w:rPr>
            </w:pPr>
            <w:ins w:id="375" w:author="Qualcomm1" w:date="2019-08-01T11:56:00Z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H"/>
              <w:rPr>
                <w:ins w:id="376" w:author="Qualcomm1" w:date="2019-08-01T11:56:00Z"/>
                <w:rFonts w:cs="Arial"/>
                <w:lang w:eastAsia="ja-JP"/>
              </w:rPr>
            </w:pPr>
            <w:ins w:id="377" w:author="Qualcomm1" w:date="2019-08-01T11:56:00Z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C70115" w:rsidTr="003E1A67">
        <w:trPr>
          <w:jc w:val="center"/>
          <w:ins w:id="378" w:author="Qualcomm1" w:date="2019-08-01T11:56:00Z"/>
        </w:trPr>
        <w:tc>
          <w:tcPr>
            <w:tcW w:w="2552" w:type="dxa"/>
          </w:tcPr>
          <w:p w:rsidR="00C03899" w:rsidRPr="00C70115" w:rsidRDefault="00C03899" w:rsidP="003E1A67">
            <w:pPr>
              <w:pStyle w:val="TAL"/>
              <w:rPr>
                <w:ins w:id="379" w:author="Qualcomm1" w:date="2019-08-01T11:56:00Z"/>
                <w:rFonts w:cs="Arial"/>
                <w:lang w:eastAsia="ja-JP"/>
              </w:rPr>
            </w:pPr>
            <w:ins w:id="380" w:author="Qualcomm1" w:date="2019-08-01T11:56:00Z">
              <w:r>
                <w:rPr>
                  <w:rFonts w:cs="Arial"/>
                  <w:lang w:eastAsia="ja-JP"/>
                </w:rPr>
                <w:t>UE Capability Info</w:t>
              </w:r>
              <w:r w:rsidRPr="00C70115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L"/>
              <w:rPr>
                <w:ins w:id="381" w:author="Qualcomm1" w:date="2019-08-01T11:56:00Z"/>
                <w:rFonts w:cs="Arial"/>
                <w:lang w:eastAsia="ja-JP"/>
              </w:rPr>
            </w:pPr>
            <w:ins w:id="382" w:author="Qualcomm1" w:date="2019-08-01T11:56:00Z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L"/>
              <w:rPr>
                <w:ins w:id="383" w:author="Qualcomm1" w:date="2019-08-01T11:56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L"/>
              <w:rPr>
                <w:ins w:id="384" w:author="Qualcomm1" w:date="2019-08-01T11:56:00Z"/>
                <w:rFonts w:cs="Arial"/>
                <w:lang w:eastAsia="ja-JP"/>
              </w:rPr>
            </w:pPr>
            <w:ins w:id="385" w:author="Qualcomm1" w:date="2019-08-01T11:56:00Z">
              <w:r w:rsidRPr="00C70115">
                <w:rPr>
                  <w:rFonts w:cs="Arial"/>
                  <w:lang w:eastAsia="ja-JP"/>
                </w:rPr>
                <w:t xml:space="preserve">ENUMERATED (requested, …) 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L"/>
              <w:rPr>
                <w:ins w:id="386" w:author="Qualcomm1" w:date="2019-08-01T11:56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87" w:author="Qualcomm1" w:date="2019-08-01T11:56:00Z"/>
        </w:rPr>
      </w:pPr>
    </w:p>
    <w:p w:rsidR="00C03899" w:rsidRDefault="00C03899">
      <w:pPr>
        <w:rPr>
          <w:noProof/>
        </w:rPr>
      </w:pPr>
    </w:p>
    <w:sectPr w:rsidR="00C0389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1B35" w:rsidRDefault="002A1B35">
      <w:r>
        <w:separator/>
      </w:r>
    </w:p>
  </w:endnote>
  <w:endnote w:type="continuationSeparator" w:id="0">
    <w:p w:rsidR="002A1B35" w:rsidRDefault="002A1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1B35" w:rsidRDefault="002A1B35">
      <w:r>
        <w:separator/>
      </w:r>
    </w:p>
  </w:footnote>
  <w:footnote w:type="continuationSeparator" w:id="0">
    <w:p w:rsidR="002A1B35" w:rsidRDefault="002A1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1A67" w:rsidRDefault="003E1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64A76"/>
    <w:rsid w:val="000A6394"/>
    <w:rsid w:val="000B7FED"/>
    <w:rsid w:val="000C038A"/>
    <w:rsid w:val="000C6598"/>
    <w:rsid w:val="00145D43"/>
    <w:rsid w:val="00192C46"/>
    <w:rsid w:val="001A08B3"/>
    <w:rsid w:val="001A1128"/>
    <w:rsid w:val="001A7B60"/>
    <w:rsid w:val="001B2622"/>
    <w:rsid w:val="001B52F0"/>
    <w:rsid w:val="001B7A65"/>
    <w:rsid w:val="001E41F3"/>
    <w:rsid w:val="00205DF5"/>
    <w:rsid w:val="0026004D"/>
    <w:rsid w:val="002640DD"/>
    <w:rsid w:val="00275D12"/>
    <w:rsid w:val="002816D6"/>
    <w:rsid w:val="00284FEB"/>
    <w:rsid w:val="002860C4"/>
    <w:rsid w:val="002A1B35"/>
    <w:rsid w:val="002B5741"/>
    <w:rsid w:val="00305409"/>
    <w:rsid w:val="003478B4"/>
    <w:rsid w:val="003609EF"/>
    <w:rsid w:val="0036231A"/>
    <w:rsid w:val="00374DD4"/>
    <w:rsid w:val="003E1A36"/>
    <w:rsid w:val="003E1A67"/>
    <w:rsid w:val="00410371"/>
    <w:rsid w:val="004242F1"/>
    <w:rsid w:val="00440F2D"/>
    <w:rsid w:val="004B75B7"/>
    <w:rsid w:val="004F7C39"/>
    <w:rsid w:val="0051580D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95808"/>
    <w:rsid w:val="006A2825"/>
    <w:rsid w:val="006B46FB"/>
    <w:rsid w:val="006E21FB"/>
    <w:rsid w:val="0078111D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75FE"/>
    <w:rsid w:val="008863B9"/>
    <w:rsid w:val="008A45A6"/>
    <w:rsid w:val="008C0CB3"/>
    <w:rsid w:val="008F686C"/>
    <w:rsid w:val="009148DE"/>
    <w:rsid w:val="00925F98"/>
    <w:rsid w:val="00941E30"/>
    <w:rsid w:val="009777D9"/>
    <w:rsid w:val="00991B88"/>
    <w:rsid w:val="009A5753"/>
    <w:rsid w:val="009A579D"/>
    <w:rsid w:val="009E3297"/>
    <w:rsid w:val="009F734F"/>
    <w:rsid w:val="00A014A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99"/>
    <w:rsid w:val="00C66BA2"/>
    <w:rsid w:val="00C709C9"/>
    <w:rsid w:val="00C95985"/>
    <w:rsid w:val="00CC075D"/>
    <w:rsid w:val="00CC5026"/>
    <w:rsid w:val="00CC68D0"/>
    <w:rsid w:val="00D007AE"/>
    <w:rsid w:val="00D03F9A"/>
    <w:rsid w:val="00D06D51"/>
    <w:rsid w:val="00D24991"/>
    <w:rsid w:val="00D35CD6"/>
    <w:rsid w:val="00D50255"/>
    <w:rsid w:val="00D66520"/>
    <w:rsid w:val="00DE34CF"/>
    <w:rsid w:val="00E13F3D"/>
    <w:rsid w:val="00E16A5F"/>
    <w:rsid w:val="00E34898"/>
    <w:rsid w:val="00EB09B7"/>
    <w:rsid w:val="00EE7D7C"/>
    <w:rsid w:val="00F25D98"/>
    <w:rsid w:val="00F300FB"/>
    <w:rsid w:val="00F3369D"/>
    <w:rsid w:val="00FA7FF9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9BA58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B7E1F-8E20-4BB5-ADC3-4D61A1816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10</Pages>
  <Words>2817</Words>
  <Characters>16057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2019-08-15T11:37:00Z</dcterms:created>
  <dcterms:modified xsi:type="dcterms:W3CDTF">2019-08-15T11:39:00Z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